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A7608" w14:textId="54B05BD0" w:rsidR="00197335" w:rsidRDefault="00197335" w:rsidP="001973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TSG-RAN3 Meeting #127</w:t>
      </w:r>
      <w:r>
        <w:rPr>
          <w:rFonts w:cs="Arial"/>
          <w:b/>
          <w:noProof/>
          <w:sz w:val="24"/>
        </w:rPr>
        <w:tab/>
      </w:r>
      <w:bookmarkStart w:id="0" w:name="_GoBack"/>
      <w:r w:rsidR="00060F20" w:rsidRPr="00060F20">
        <w:rPr>
          <w:rFonts w:cs="Arial"/>
          <w:b/>
          <w:noProof/>
          <w:sz w:val="24"/>
        </w:rPr>
        <w:t>R3-250404</w:t>
      </w:r>
    </w:p>
    <w:p w14:paraId="1BFF1442" w14:textId="77777777" w:rsidR="00197335" w:rsidRDefault="00197335" w:rsidP="0019733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Athens, Greece, 17</w:t>
      </w:r>
      <w:r w:rsidRPr="004E3F6C">
        <w:rPr>
          <w:rFonts w:cs="Arial"/>
          <w:b/>
          <w:noProof/>
          <w:sz w:val="24"/>
        </w:rPr>
        <w:t xml:space="preserve">th </w:t>
      </w:r>
      <w:r>
        <w:rPr>
          <w:rFonts w:cs="Arial"/>
          <w:b/>
          <w:noProof/>
          <w:sz w:val="24"/>
        </w:rPr>
        <w:t>Feb – 21st Feb, 2025</w:t>
      </w:r>
    </w:p>
    <w:bookmarkEnd w:id="0"/>
    <w:p w14:paraId="23B8EB7D" w14:textId="77777777" w:rsidR="00197335" w:rsidRPr="007D6C44" w:rsidRDefault="00197335" w:rsidP="001973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82EE724" w14:textId="72628C03" w:rsidR="00197335" w:rsidRPr="004E3939" w:rsidRDefault="00197335" w:rsidP="001973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0529D">
        <w:rPr>
          <w:rFonts w:ascii="Arial" w:hAnsi="Arial" w:cs="Arial"/>
          <w:color w:val="FF0000"/>
          <w:sz w:val="22"/>
          <w:szCs w:val="22"/>
        </w:rPr>
        <w:t>[DRAFT]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126B4">
        <w:rPr>
          <w:rFonts w:ascii="Arial" w:hAnsi="Arial" w:cs="Arial"/>
          <w:b/>
          <w:sz w:val="22"/>
          <w:szCs w:val="22"/>
        </w:rPr>
        <w:t xml:space="preserve">Reply LS on </w:t>
      </w:r>
      <w:r w:rsidR="001C280F" w:rsidRPr="001C280F">
        <w:rPr>
          <w:rFonts w:ascii="Arial" w:hAnsi="Arial" w:cs="Arial"/>
          <w:b/>
          <w:sz w:val="22"/>
          <w:szCs w:val="22"/>
        </w:rPr>
        <w:t>Support of Regenerative-based Satellite Access</w:t>
      </w:r>
    </w:p>
    <w:p w14:paraId="0A66038F" w14:textId="1EF9B2AE" w:rsidR="00197335" w:rsidRPr="00B97703" w:rsidRDefault="00197335" w:rsidP="00197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A0ED9">
        <w:rPr>
          <w:rFonts w:ascii="Arial" w:hAnsi="Arial" w:cs="Arial"/>
          <w:b/>
          <w:bCs/>
          <w:sz w:val="22"/>
          <w:szCs w:val="22"/>
        </w:rPr>
        <w:t xml:space="preserve">LS </w:t>
      </w:r>
      <w:r w:rsidR="00EC238A" w:rsidRPr="00EC238A">
        <w:rPr>
          <w:rFonts w:ascii="Arial" w:hAnsi="Arial" w:cs="Arial"/>
          <w:b/>
          <w:bCs/>
          <w:sz w:val="22"/>
          <w:szCs w:val="22"/>
        </w:rPr>
        <w:t>R3-247016</w:t>
      </w:r>
      <w:r w:rsidR="00EC238A">
        <w:rPr>
          <w:rFonts w:ascii="Arial" w:hAnsi="Arial" w:cs="Arial"/>
          <w:b/>
          <w:bCs/>
          <w:sz w:val="22"/>
          <w:szCs w:val="22"/>
        </w:rPr>
        <w:t>/</w:t>
      </w:r>
      <w:r w:rsidR="00EC238A" w:rsidRPr="00EC238A">
        <w:t xml:space="preserve"> </w:t>
      </w:r>
      <w:r w:rsidR="00EC238A" w:rsidRPr="00EC238A">
        <w:rPr>
          <w:rFonts w:ascii="Arial" w:hAnsi="Arial" w:cs="Arial"/>
          <w:b/>
          <w:bCs/>
          <w:sz w:val="22"/>
          <w:szCs w:val="22"/>
        </w:rPr>
        <w:t>S2-2410918</w:t>
      </w:r>
      <w:r w:rsidR="00EC238A">
        <w:rPr>
          <w:rFonts w:ascii="Arial" w:hAnsi="Arial" w:cs="Arial"/>
          <w:b/>
          <w:bCs/>
          <w:sz w:val="22"/>
          <w:szCs w:val="22"/>
        </w:rPr>
        <w:t xml:space="preserve"> </w:t>
      </w:r>
      <w:r w:rsidRPr="00CA0ED9">
        <w:rPr>
          <w:rFonts w:ascii="Arial" w:hAnsi="Arial" w:cs="Arial"/>
          <w:b/>
          <w:bCs/>
          <w:sz w:val="22"/>
          <w:szCs w:val="22"/>
        </w:rPr>
        <w:t xml:space="preserve">on </w:t>
      </w:r>
      <w:r w:rsidR="00CE1A8D" w:rsidRPr="00CE1A8D">
        <w:rPr>
          <w:rFonts w:ascii="Arial" w:hAnsi="Arial" w:cs="Arial"/>
          <w:b/>
          <w:bCs/>
          <w:sz w:val="22"/>
          <w:szCs w:val="22"/>
        </w:rPr>
        <w:t>Support of Regenerative-based Satellite Access</w:t>
      </w:r>
    </w:p>
    <w:p w14:paraId="06A33043" w14:textId="3DF9EAF7" w:rsidR="00197335" w:rsidRPr="004E3939" w:rsidRDefault="00197335" w:rsidP="00197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</w:t>
      </w:r>
      <w:r w:rsidR="00A9296D">
        <w:rPr>
          <w:rFonts w:ascii="Arial" w:hAnsi="Arial" w:cs="Arial"/>
          <w:b/>
          <w:bCs/>
          <w:sz w:val="22"/>
          <w:szCs w:val="22"/>
        </w:rPr>
        <w:t>19</w:t>
      </w:r>
    </w:p>
    <w:bookmarkEnd w:id="3"/>
    <w:bookmarkEnd w:id="4"/>
    <w:bookmarkEnd w:id="5"/>
    <w:p w14:paraId="3D7F2D5E" w14:textId="38F97C4B" w:rsidR="00197335" w:rsidRPr="00B97703" w:rsidRDefault="00197335" w:rsidP="00197335">
      <w:pPr>
        <w:tabs>
          <w:tab w:val="left" w:pos="720"/>
          <w:tab w:val="left" w:pos="1440"/>
          <w:tab w:val="left" w:pos="2160"/>
          <w:tab w:val="left" w:pos="2880"/>
          <w:tab w:val="left" w:pos="6690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6D7316" w:rsidRPr="006D7316">
        <w:rPr>
          <w:rFonts w:ascii="Arial" w:hAnsi="Arial" w:cs="Arial"/>
          <w:b/>
          <w:bCs/>
          <w:sz w:val="22"/>
          <w:szCs w:val="22"/>
        </w:rPr>
        <w:t>NR_NTN_Ph3-Core, 5GSAT_Ph3_ARCH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2FC3D5F" w14:textId="77777777" w:rsidR="00197335" w:rsidRPr="004E3939" w:rsidRDefault="00197335" w:rsidP="001973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CB57A1" w14:textId="77777777" w:rsidR="00197335" w:rsidRPr="004E3939" w:rsidRDefault="00197335" w:rsidP="001973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Huawei </w:t>
      </w:r>
      <w:r w:rsidRPr="0080529D">
        <w:rPr>
          <w:rFonts w:ascii="Arial" w:hAnsi="Arial" w:cs="Arial"/>
          <w:color w:val="FF0000"/>
          <w:sz w:val="22"/>
          <w:szCs w:val="22"/>
        </w:rPr>
        <w:t>[will be RAN3]</w:t>
      </w:r>
    </w:p>
    <w:p w14:paraId="60ED8777" w14:textId="77777777" w:rsidR="00197335" w:rsidRPr="00D56A7F" w:rsidRDefault="00197335" w:rsidP="00197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6A7F">
        <w:rPr>
          <w:rFonts w:ascii="Arial" w:hAnsi="Arial" w:cs="Arial"/>
          <w:b/>
          <w:sz w:val="22"/>
          <w:szCs w:val="22"/>
        </w:rPr>
        <w:t>To:</w:t>
      </w:r>
      <w:r w:rsidRPr="00D56A7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1372C11E" w14:textId="5FE97B93" w:rsidR="00197335" w:rsidRDefault="00197335" w:rsidP="00197335">
      <w:pPr>
        <w:spacing w:after="60"/>
        <w:ind w:left="1985" w:hanging="1985"/>
        <w:rPr>
          <w:rFonts w:ascii="Arial" w:hAnsi="Arial" w:cs="Arial"/>
          <w:bCs/>
        </w:rPr>
      </w:pPr>
      <w:bookmarkStart w:id="6" w:name="OLE_LINK45"/>
      <w:bookmarkStart w:id="7" w:name="OLE_LINK46"/>
      <w:r w:rsidRPr="00D56A7F">
        <w:rPr>
          <w:rFonts w:ascii="Arial" w:hAnsi="Arial" w:cs="Arial"/>
          <w:b/>
          <w:sz w:val="22"/>
          <w:szCs w:val="22"/>
        </w:rPr>
        <w:t>Cc:</w:t>
      </w:r>
      <w:r w:rsidRPr="00D56A7F">
        <w:rPr>
          <w:rFonts w:ascii="Arial" w:hAnsi="Arial" w:cs="Arial"/>
          <w:b/>
          <w:bCs/>
          <w:sz w:val="22"/>
          <w:szCs w:val="22"/>
        </w:rPr>
        <w:tab/>
      </w:r>
      <w:bookmarkEnd w:id="6"/>
      <w:bookmarkEnd w:id="7"/>
      <w:r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521290">
        <w:rPr>
          <w:rFonts w:ascii="Arial" w:hAnsi="Arial" w:cs="Arial"/>
          <w:b/>
          <w:bCs/>
          <w:sz w:val="22"/>
          <w:szCs w:val="22"/>
        </w:rPr>
        <w:t>RAN</w:t>
      </w:r>
    </w:p>
    <w:p w14:paraId="34674A0E" w14:textId="77777777" w:rsidR="00197335" w:rsidRDefault="00197335" w:rsidP="00197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26B4">
        <w:rPr>
          <w:rFonts w:ascii="Arial" w:hAnsi="Arial" w:cs="Arial"/>
          <w:b/>
          <w:bCs/>
          <w:sz w:val="22"/>
          <w:szCs w:val="22"/>
        </w:rPr>
        <w:t>Philippe Reininger</w:t>
      </w:r>
    </w:p>
    <w:p w14:paraId="7990D0BA" w14:textId="77777777" w:rsidR="00197335" w:rsidRPr="004E3939" w:rsidRDefault="00197335" w:rsidP="00197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2126B4">
        <w:rPr>
          <w:rFonts w:ascii="Arial" w:hAnsi="Arial" w:cs="Arial"/>
          <w:b/>
          <w:bCs/>
          <w:sz w:val="22"/>
          <w:szCs w:val="22"/>
        </w:rPr>
        <w:t>philippe.reininger@huawei.com</w:t>
      </w:r>
    </w:p>
    <w:p w14:paraId="43A46103" w14:textId="77777777" w:rsidR="00197335" w:rsidRPr="00383545" w:rsidRDefault="00197335" w:rsidP="001973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142A8A3B" w14:textId="77777777" w:rsidR="00197335" w:rsidRDefault="00197335" w:rsidP="00197335">
      <w:pPr>
        <w:spacing w:after="60"/>
        <w:ind w:left="1985" w:hanging="1985"/>
        <w:rPr>
          <w:rFonts w:ascii="Arial" w:hAnsi="Arial" w:cs="Arial"/>
          <w:b/>
        </w:rPr>
      </w:pPr>
    </w:p>
    <w:p w14:paraId="3F05C09E" w14:textId="77777777" w:rsidR="00197335" w:rsidRDefault="00197335" w:rsidP="00197335">
      <w:pPr>
        <w:pStyle w:val="Heading1"/>
      </w:pPr>
      <w:r>
        <w:t>1</w:t>
      </w:r>
      <w:r>
        <w:tab/>
        <w:t>Overall description</w:t>
      </w:r>
    </w:p>
    <w:p w14:paraId="5ABB364D" w14:textId="50FB3326" w:rsidR="00197335" w:rsidRDefault="00197335" w:rsidP="001973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</w:t>
      </w:r>
      <w:r w:rsidR="00DF4C47" w:rsidRPr="00DF4C47">
        <w:rPr>
          <w:rFonts w:ascii="Arial" w:hAnsi="Arial" w:cs="Arial"/>
        </w:rPr>
        <w:t>Support of Regenerative-based Satellite Access</w:t>
      </w:r>
      <w:r>
        <w:rPr>
          <w:rFonts w:ascii="Arial" w:hAnsi="Arial" w:cs="Arial"/>
        </w:rPr>
        <w:t>.</w:t>
      </w:r>
    </w:p>
    <w:p w14:paraId="1541D7C3" w14:textId="77777777" w:rsidR="003053CF" w:rsidRDefault="00BF10B3" w:rsidP="001973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Regenerative-based Satellite Access for E-UTRAN/EPC, </w:t>
      </w:r>
      <w:r w:rsidR="004E20F7">
        <w:rPr>
          <w:rFonts w:ascii="Arial" w:hAnsi="Arial" w:cs="Arial"/>
        </w:rPr>
        <w:t xml:space="preserve">RAN already </w:t>
      </w:r>
      <w:r w:rsidR="00DE3996">
        <w:rPr>
          <w:rFonts w:ascii="Arial" w:hAnsi="Arial" w:cs="Arial"/>
        </w:rPr>
        <w:t xml:space="preserve">approved the updated WID in </w:t>
      </w:r>
      <w:r w:rsidR="005C5392" w:rsidRPr="005C5392">
        <w:rPr>
          <w:rFonts w:ascii="Arial" w:hAnsi="Arial" w:cs="Arial"/>
        </w:rPr>
        <w:t>RP-243278</w:t>
      </w:r>
      <w:r w:rsidR="005A164A">
        <w:rPr>
          <w:rFonts w:ascii="Arial" w:hAnsi="Arial" w:cs="Arial"/>
        </w:rPr>
        <w:t xml:space="preserve"> to </w:t>
      </w:r>
      <w:r w:rsidR="00537D8E">
        <w:rPr>
          <w:rFonts w:ascii="Arial" w:hAnsi="Arial" w:cs="Arial"/>
        </w:rPr>
        <w:t xml:space="preserve">support the eNB only as the regenerative payload. </w:t>
      </w:r>
    </w:p>
    <w:p w14:paraId="48C31EA8" w14:textId="5B67390B" w:rsidR="00DC7933" w:rsidRDefault="0045529B" w:rsidP="001973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164E8F">
        <w:rPr>
          <w:rFonts w:ascii="Arial" w:hAnsi="Arial" w:cs="Arial"/>
        </w:rPr>
        <w:t xml:space="preserve">also </w:t>
      </w:r>
      <w:r w:rsidR="003053CF">
        <w:rPr>
          <w:rFonts w:ascii="Arial" w:hAnsi="Arial" w:cs="Arial"/>
        </w:rPr>
        <w:t xml:space="preserve">made the following agreements. </w:t>
      </w:r>
    </w:p>
    <w:p w14:paraId="42AEBD47" w14:textId="2E4C8056" w:rsidR="002855CE" w:rsidRDefault="00646623" w:rsidP="001A02A5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646623">
        <w:rPr>
          <w:rFonts w:ascii="Arial" w:hAnsi="Arial" w:cs="Arial"/>
        </w:rPr>
        <w:t>he S1 removal procedure</w:t>
      </w:r>
      <w:r w:rsidR="00656CA8">
        <w:rPr>
          <w:rFonts w:ascii="Arial" w:hAnsi="Arial" w:cs="Arial"/>
        </w:rPr>
        <w:t xml:space="preserve"> </w:t>
      </w:r>
      <w:r w:rsidR="00F81A93">
        <w:rPr>
          <w:rFonts w:ascii="Arial" w:hAnsi="Arial" w:cs="Arial"/>
        </w:rPr>
        <w:t xml:space="preserve">is introduced </w:t>
      </w:r>
      <w:r w:rsidR="00934785" w:rsidRPr="00934785">
        <w:rPr>
          <w:rFonts w:ascii="Arial" w:hAnsi="Arial" w:cs="Arial"/>
        </w:rPr>
        <w:t>due to e.g. the satellite movement in a LEO constellation</w:t>
      </w:r>
    </w:p>
    <w:p w14:paraId="4EE9F580" w14:textId="0E6EC04A" w:rsidR="004F7052" w:rsidRDefault="009D3F1A" w:rsidP="001A02A5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9D3F1A">
        <w:rPr>
          <w:rFonts w:ascii="Arial" w:hAnsi="Arial" w:cs="Arial"/>
        </w:rPr>
        <w:t>RAN3 assumes that during the feeder link switch, the MME is not changed for the UEs.</w:t>
      </w:r>
    </w:p>
    <w:p w14:paraId="49D38F3B" w14:textId="7010F5FA" w:rsidR="009D3F1A" w:rsidRDefault="00D314D7" w:rsidP="001A02A5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92E8E" w:rsidRPr="00292E8E">
        <w:rPr>
          <w:rFonts w:ascii="Arial" w:hAnsi="Arial" w:cs="Arial"/>
        </w:rPr>
        <w:t xml:space="preserve">he existing </w:t>
      </w:r>
      <w:r w:rsidR="0032759B">
        <w:rPr>
          <w:rFonts w:ascii="Arial" w:hAnsi="Arial" w:cs="Arial"/>
        </w:rPr>
        <w:t xml:space="preserve">S1 </w:t>
      </w:r>
      <w:r w:rsidR="00292E8E" w:rsidRPr="00292E8E">
        <w:rPr>
          <w:rFonts w:ascii="Arial" w:hAnsi="Arial" w:cs="Arial"/>
        </w:rPr>
        <w:t>mechanism can support the feeder link switch.</w:t>
      </w:r>
      <w:r w:rsidR="00923C26">
        <w:rPr>
          <w:rFonts w:ascii="Arial" w:hAnsi="Arial" w:cs="Arial"/>
        </w:rPr>
        <w:t xml:space="preserve"> </w:t>
      </w:r>
    </w:p>
    <w:p w14:paraId="5D7208C1" w14:textId="77777777" w:rsidR="00923C26" w:rsidRPr="00923C26" w:rsidRDefault="00923C26" w:rsidP="00923C26">
      <w:pPr>
        <w:rPr>
          <w:rFonts w:ascii="Arial" w:hAnsi="Arial" w:cs="Arial"/>
        </w:rPr>
      </w:pPr>
    </w:p>
    <w:p w14:paraId="156579F8" w14:textId="77777777" w:rsidR="00197335" w:rsidRDefault="00197335" w:rsidP="00197335">
      <w:pPr>
        <w:pStyle w:val="Heading1"/>
      </w:pPr>
      <w:r>
        <w:t>2</w:t>
      </w:r>
      <w:r>
        <w:tab/>
        <w:t>Actions</w:t>
      </w:r>
    </w:p>
    <w:p w14:paraId="7104E11A" w14:textId="77777777" w:rsidR="00197335" w:rsidRDefault="00197335" w:rsidP="0019733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SA2:</w:t>
      </w:r>
    </w:p>
    <w:p w14:paraId="633CA39F" w14:textId="77777777" w:rsidR="00197335" w:rsidRDefault="00197335" w:rsidP="0019733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kindly asks SA2 to take the above feedback into account.</w:t>
      </w:r>
    </w:p>
    <w:p w14:paraId="285DEA4C" w14:textId="77777777" w:rsidR="00197335" w:rsidRDefault="00197335" w:rsidP="0019733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bCs/>
          <w:szCs w:val="36"/>
        </w:rPr>
        <w:t>RAN3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F9443E4" w14:textId="77777777" w:rsidR="000B663C" w:rsidRDefault="000B663C" w:rsidP="000B663C">
      <w:r>
        <w:t>Updated meeting schedule can be found at:</w:t>
      </w:r>
      <w:r w:rsidRPr="00446F1E">
        <w:t xml:space="preserve"> </w:t>
      </w:r>
      <w:hyperlink r:id="rId10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05FD5886" w14:textId="77777777" w:rsidR="000B663C" w:rsidRDefault="000B663C" w:rsidP="000B663C"/>
    <w:p w14:paraId="6339C639" w14:textId="77777777" w:rsidR="000B663C" w:rsidRDefault="000B663C" w:rsidP="000B663C">
      <w:r>
        <w:t>RAN3#127</w:t>
      </w:r>
      <w:r>
        <w:tab/>
        <w:t>2025-02-17 - 2025-02-21</w:t>
      </w:r>
      <w:r>
        <w:tab/>
      </w:r>
      <w:r>
        <w:tab/>
        <w:t>Athens, GR</w:t>
      </w:r>
    </w:p>
    <w:p w14:paraId="3A7665BA" w14:textId="77777777" w:rsidR="000B663C" w:rsidRDefault="000B663C" w:rsidP="000B663C">
      <w:r>
        <w:t>RAN3#127-bis</w:t>
      </w:r>
      <w:r>
        <w:tab/>
        <w:t>2025-04-07 - 2025-04-11</w:t>
      </w:r>
      <w:r>
        <w:tab/>
      </w:r>
      <w:r>
        <w:tab/>
      </w:r>
      <w:r w:rsidRPr="00447A8D">
        <w:t>China, CN</w:t>
      </w:r>
    </w:p>
    <w:p w14:paraId="6B29756C" w14:textId="77777777" w:rsidR="000B663C" w:rsidRDefault="000B663C" w:rsidP="000B663C">
      <w:r>
        <w:t>RAN3#128</w:t>
      </w:r>
      <w:r>
        <w:tab/>
        <w:t>2025-05-19-  2025-05-23</w:t>
      </w:r>
      <w:r>
        <w:tab/>
      </w:r>
      <w:r>
        <w:tab/>
        <w:t>Malta, MT</w:t>
      </w:r>
    </w:p>
    <w:p w14:paraId="308A9CCF" w14:textId="77777777" w:rsidR="000B663C" w:rsidRDefault="000B663C" w:rsidP="000B663C">
      <w:r>
        <w:t>RAN3#129</w:t>
      </w:r>
      <w:r>
        <w:tab/>
        <w:t>2025-08-25 - 2025-08-29</w:t>
      </w:r>
      <w:r>
        <w:tab/>
      </w:r>
      <w:r>
        <w:tab/>
        <w:t>India (TBC), IN</w:t>
      </w:r>
    </w:p>
    <w:p w14:paraId="50AE6C51" w14:textId="77777777" w:rsidR="000B663C" w:rsidRDefault="000B663C" w:rsidP="000B663C">
      <w:r>
        <w:t>RAN3#129-bis</w:t>
      </w:r>
      <w:r>
        <w:tab/>
        <w:t>2025-10-13 -  2025-10-17</w:t>
      </w:r>
      <w:r>
        <w:tab/>
      </w:r>
      <w:r>
        <w:tab/>
        <w:t>Prague, CZ</w:t>
      </w:r>
    </w:p>
    <w:p w14:paraId="4E7E4554" w14:textId="77777777" w:rsidR="000B663C" w:rsidRDefault="000B663C" w:rsidP="000B663C">
      <w:r>
        <w:t>RAN3#130</w:t>
      </w:r>
      <w:r>
        <w:tab/>
        <w:t>2025-11-17 -  2025-11-21</w:t>
      </w:r>
      <w:r>
        <w:tab/>
      </w:r>
      <w:r>
        <w:tab/>
        <w:t>Dallas, US</w:t>
      </w:r>
    </w:p>
    <w:p w14:paraId="466AB359" w14:textId="77777777" w:rsidR="007658D7" w:rsidRDefault="007658D7" w:rsidP="007658D7">
      <w:pPr>
        <w:overflowPunct w:val="0"/>
        <w:autoSpaceDE w:val="0"/>
        <w:autoSpaceDN w:val="0"/>
        <w:adjustRightInd w:val="0"/>
        <w:spacing w:after="0" w:line="360" w:lineRule="auto"/>
        <w:textAlignment w:val="baseline"/>
      </w:pPr>
    </w:p>
    <w:sectPr w:rsidR="007658D7" w:rsidSect="00C6542D">
      <w:head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65332" w14:textId="77777777" w:rsidR="005932E7" w:rsidRDefault="005932E7">
      <w:r>
        <w:separator/>
      </w:r>
    </w:p>
  </w:endnote>
  <w:endnote w:type="continuationSeparator" w:id="0">
    <w:p w14:paraId="662C5C45" w14:textId="77777777" w:rsidR="005932E7" w:rsidRDefault="00593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DA2F4" w14:textId="77777777" w:rsidR="005932E7" w:rsidRDefault="005932E7">
      <w:r>
        <w:separator/>
      </w:r>
    </w:p>
  </w:footnote>
  <w:footnote w:type="continuationSeparator" w:id="0">
    <w:p w14:paraId="2353F7A6" w14:textId="77777777" w:rsidR="005932E7" w:rsidRDefault="00593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4213" w14:textId="77777777" w:rsidR="000009DA" w:rsidRDefault="000009D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E5869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7847C7"/>
    <w:multiLevelType w:val="hybridMultilevel"/>
    <w:tmpl w:val="FB8A7AAC"/>
    <w:lvl w:ilvl="0" w:tplc="3D24FFAC">
      <w:start w:val="1"/>
      <w:numFmt w:val="decimal"/>
      <w:lvlText w:val="Proposal %1:"/>
      <w:lvlJc w:val="left"/>
      <w:pPr>
        <w:ind w:left="1206" w:hanging="420"/>
      </w:pPr>
    </w:lvl>
    <w:lvl w:ilvl="1" w:tplc="04090019" w:tentative="1">
      <w:start w:val="1"/>
      <w:numFmt w:val="lowerLetter"/>
      <w:lvlText w:val="%2)"/>
      <w:lvlJc w:val="left"/>
      <w:pPr>
        <w:ind w:left="1626" w:hanging="420"/>
      </w:pPr>
    </w:lvl>
    <w:lvl w:ilvl="2" w:tplc="0409001B" w:tentative="1">
      <w:start w:val="1"/>
      <w:numFmt w:val="lowerRoman"/>
      <w:lvlText w:val="%3."/>
      <w:lvlJc w:val="right"/>
      <w:pPr>
        <w:ind w:left="2046" w:hanging="420"/>
      </w:pPr>
    </w:lvl>
    <w:lvl w:ilvl="3" w:tplc="0409000F" w:tentative="1">
      <w:start w:val="1"/>
      <w:numFmt w:val="decimal"/>
      <w:lvlText w:val="%4."/>
      <w:lvlJc w:val="left"/>
      <w:pPr>
        <w:ind w:left="2466" w:hanging="420"/>
      </w:pPr>
    </w:lvl>
    <w:lvl w:ilvl="4" w:tplc="04090019" w:tentative="1">
      <w:start w:val="1"/>
      <w:numFmt w:val="lowerLetter"/>
      <w:lvlText w:val="%5)"/>
      <w:lvlJc w:val="left"/>
      <w:pPr>
        <w:ind w:left="2886" w:hanging="420"/>
      </w:pPr>
    </w:lvl>
    <w:lvl w:ilvl="5" w:tplc="0409001B" w:tentative="1">
      <w:start w:val="1"/>
      <w:numFmt w:val="lowerRoman"/>
      <w:lvlText w:val="%6."/>
      <w:lvlJc w:val="right"/>
      <w:pPr>
        <w:ind w:left="3306" w:hanging="420"/>
      </w:pPr>
    </w:lvl>
    <w:lvl w:ilvl="6" w:tplc="0409000F" w:tentative="1">
      <w:start w:val="1"/>
      <w:numFmt w:val="decimal"/>
      <w:lvlText w:val="%7."/>
      <w:lvlJc w:val="left"/>
      <w:pPr>
        <w:ind w:left="3726" w:hanging="420"/>
      </w:pPr>
    </w:lvl>
    <w:lvl w:ilvl="7" w:tplc="04090019" w:tentative="1">
      <w:start w:val="1"/>
      <w:numFmt w:val="lowerLetter"/>
      <w:lvlText w:val="%8)"/>
      <w:lvlJc w:val="left"/>
      <w:pPr>
        <w:ind w:left="4146" w:hanging="420"/>
      </w:pPr>
    </w:lvl>
    <w:lvl w:ilvl="8" w:tplc="0409001B" w:tentative="1">
      <w:start w:val="1"/>
      <w:numFmt w:val="lowerRoman"/>
      <w:lvlText w:val="%9."/>
      <w:lvlJc w:val="right"/>
      <w:pPr>
        <w:ind w:left="4566" w:hanging="420"/>
      </w:pPr>
    </w:lvl>
  </w:abstractNum>
  <w:abstractNum w:abstractNumId="5" w15:restartNumberingAfterBreak="0">
    <w:nsid w:val="2397080D"/>
    <w:multiLevelType w:val="hybridMultilevel"/>
    <w:tmpl w:val="A8B263A2"/>
    <w:styleLink w:val="11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35E7F"/>
    <w:multiLevelType w:val="hybridMultilevel"/>
    <w:tmpl w:val="8E62E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FD24182E"/>
    <w:lvl w:ilvl="0" w:tplc="B7444BA8">
      <w:start w:val="1"/>
      <w:numFmt w:val="decimal"/>
      <w:pStyle w:val="Proposal"/>
      <w:lvlText w:val="Observation %1:"/>
      <w:lvlJc w:val="left"/>
      <w:pPr>
        <w:ind w:left="1777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56E41F3"/>
    <w:multiLevelType w:val="hybridMultilevel"/>
    <w:tmpl w:val="5D40B5D2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D5A2E"/>
    <w:multiLevelType w:val="hybridMultilevel"/>
    <w:tmpl w:val="A280B090"/>
    <w:lvl w:ilvl="0" w:tplc="1CAA2D18">
      <w:start w:val="1"/>
      <w:numFmt w:val="decimal"/>
      <w:lvlText w:val="Proposal %1: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07325"/>
    <w:multiLevelType w:val="hybridMultilevel"/>
    <w:tmpl w:val="FA0C5FB4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7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9"/>
  </w:num>
  <w:num w:numId="2">
    <w:abstractNumId w:val="17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19"/>
  </w:num>
  <w:num w:numId="7">
    <w:abstractNumId w:val="0"/>
  </w:num>
  <w:num w:numId="8">
    <w:abstractNumId w:val="12"/>
  </w:num>
  <w:num w:numId="9">
    <w:abstractNumId w:val="5"/>
  </w:num>
  <w:num w:numId="10">
    <w:abstractNumId w:val="8"/>
  </w:num>
  <w:num w:numId="11">
    <w:abstractNumId w:val="18"/>
  </w:num>
  <w:num w:numId="12">
    <w:abstractNumId w:val="14"/>
  </w:num>
  <w:num w:numId="13">
    <w:abstractNumId w:val="16"/>
  </w:num>
  <w:num w:numId="14">
    <w:abstractNumId w:val="15"/>
  </w:num>
  <w:num w:numId="15">
    <w:abstractNumId w:val="4"/>
  </w:num>
  <w:num w:numId="16">
    <w:abstractNumId w:val="7"/>
  </w:num>
  <w:num w:numId="17">
    <w:abstractNumId w:val="13"/>
  </w:num>
  <w:num w:numId="18">
    <w:abstractNumId w:val="6"/>
  </w:num>
  <w:num w:numId="19">
    <w:abstractNumId w:val="11"/>
  </w:num>
  <w:num w:numId="20">
    <w:abstractNumId w:val="3"/>
  </w:num>
  <w:num w:numId="21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3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DA"/>
    <w:rsid w:val="00000DF0"/>
    <w:rsid w:val="00001E8F"/>
    <w:rsid w:val="00006B8B"/>
    <w:rsid w:val="00013752"/>
    <w:rsid w:val="00014226"/>
    <w:rsid w:val="00016102"/>
    <w:rsid w:val="0001659E"/>
    <w:rsid w:val="00020D4D"/>
    <w:rsid w:val="00022E4A"/>
    <w:rsid w:val="00024C18"/>
    <w:rsid w:val="00030DFE"/>
    <w:rsid w:val="0003132C"/>
    <w:rsid w:val="0003585B"/>
    <w:rsid w:val="000427A0"/>
    <w:rsid w:val="000427BD"/>
    <w:rsid w:val="00042C9F"/>
    <w:rsid w:val="000444AA"/>
    <w:rsid w:val="00046DAA"/>
    <w:rsid w:val="0004706A"/>
    <w:rsid w:val="000472E8"/>
    <w:rsid w:val="0005006A"/>
    <w:rsid w:val="00051B64"/>
    <w:rsid w:val="00051FFB"/>
    <w:rsid w:val="000537E8"/>
    <w:rsid w:val="00053DDB"/>
    <w:rsid w:val="00054B78"/>
    <w:rsid w:val="000554E0"/>
    <w:rsid w:val="00055BBC"/>
    <w:rsid w:val="0005607C"/>
    <w:rsid w:val="000567B9"/>
    <w:rsid w:val="00057F37"/>
    <w:rsid w:val="00060B9F"/>
    <w:rsid w:val="00060F20"/>
    <w:rsid w:val="00061219"/>
    <w:rsid w:val="00061A7E"/>
    <w:rsid w:val="00061D0F"/>
    <w:rsid w:val="00063901"/>
    <w:rsid w:val="00064085"/>
    <w:rsid w:val="000649F4"/>
    <w:rsid w:val="000656AA"/>
    <w:rsid w:val="00065F4D"/>
    <w:rsid w:val="00066FC7"/>
    <w:rsid w:val="00067DCD"/>
    <w:rsid w:val="00071B82"/>
    <w:rsid w:val="00071DEF"/>
    <w:rsid w:val="0007207E"/>
    <w:rsid w:val="00080084"/>
    <w:rsid w:val="00080E48"/>
    <w:rsid w:val="00082E64"/>
    <w:rsid w:val="00083236"/>
    <w:rsid w:val="000839A5"/>
    <w:rsid w:val="00083E4C"/>
    <w:rsid w:val="000862CA"/>
    <w:rsid w:val="000862E7"/>
    <w:rsid w:val="0008651A"/>
    <w:rsid w:val="0009024D"/>
    <w:rsid w:val="00092CFC"/>
    <w:rsid w:val="000933C8"/>
    <w:rsid w:val="00093B5C"/>
    <w:rsid w:val="00094F0A"/>
    <w:rsid w:val="000A05A5"/>
    <w:rsid w:val="000A1B46"/>
    <w:rsid w:val="000A252C"/>
    <w:rsid w:val="000A3B20"/>
    <w:rsid w:val="000A4836"/>
    <w:rsid w:val="000A578A"/>
    <w:rsid w:val="000A6394"/>
    <w:rsid w:val="000A6A29"/>
    <w:rsid w:val="000B25C6"/>
    <w:rsid w:val="000B2FC8"/>
    <w:rsid w:val="000B347C"/>
    <w:rsid w:val="000B41B7"/>
    <w:rsid w:val="000B5805"/>
    <w:rsid w:val="000B663C"/>
    <w:rsid w:val="000B78AF"/>
    <w:rsid w:val="000C038A"/>
    <w:rsid w:val="000C086C"/>
    <w:rsid w:val="000C43B2"/>
    <w:rsid w:val="000C6598"/>
    <w:rsid w:val="000C728D"/>
    <w:rsid w:val="000D06DB"/>
    <w:rsid w:val="000D184C"/>
    <w:rsid w:val="000D3242"/>
    <w:rsid w:val="000D6382"/>
    <w:rsid w:val="000D6423"/>
    <w:rsid w:val="000E0168"/>
    <w:rsid w:val="000E0D90"/>
    <w:rsid w:val="000E1199"/>
    <w:rsid w:val="000E1939"/>
    <w:rsid w:val="000F23FA"/>
    <w:rsid w:val="000F3B90"/>
    <w:rsid w:val="000F7180"/>
    <w:rsid w:val="001022D8"/>
    <w:rsid w:val="001044CA"/>
    <w:rsid w:val="0010503E"/>
    <w:rsid w:val="001056E2"/>
    <w:rsid w:val="0010686D"/>
    <w:rsid w:val="0010709B"/>
    <w:rsid w:val="00107984"/>
    <w:rsid w:val="0011064C"/>
    <w:rsid w:val="00111309"/>
    <w:rsid w:val="00111D64"/>
    <w:rsid w:val="0011235C"/>
    <w:rsid w:val="00112C4C"/>
    <w:rsid w:val="00121ED9"/>
    <w:rsid w:val="00127A1E"/>
    <w:rsid w:val="00127C04"/>
    <w:rsid w:val="00130525"/>
    <w:rsid w:val="001327FC"/>
    <w:rsid w:val="00134EB4"/>
    <w:rsid w:val="00135344"/>
    <w:rsid w:val="001375E0"/>
    <w:rsid w:val="00143152"/>
    <w:rsid w:val="00145522"/>
    <w:rsid w:val="00145D43"/>
    <w:rsid w:val="0015208A"/>
    <w:rsid w:val="00152618"/>
    <w:rsid w:val="001562B4"/>
    <w:rsid w:val="001579ED"/>
    <w:rsid w:val="0016147E"/>
    <w:rsid w:val="0016286B"/>
    <w:rsid w:val="00164E8F"/>
    <w:rsid w:val="001670C1"/>
    <w:rsid w:val="00167AF2"/>
    <w:rsid w:val="00167E98"/>
    <w:rsid w:val="00171FE6"/>
    <w:rsid w:val="001727C8"/>
    <w:rsid w:val="00174002"/>
    <w:rsid w:val="00174AAE"/>
    <w:rsid w:val="00175590"/>
    <w:rsid w:val="001763A1"/>
    <w:rsid w:val="00180793"/>
    <w:rsid w:val="00181199"/>
    <w:rsid w:val="00183A85"/>
    <w:rsid w:val="001843C8"/>
    <w:rsid w:val="001857CD"/>
    <w:rsid w:val="00186C0E"/>
    <w:rsid w:val="001874FF"/>
    <w:rsid w:val="00187CCC"/>
    <w:rsid w:val="00191183"/>
    <w:rsid w:val="00192C46"/>
    <w:rsid w:val="00194F52"/>
    <w:rsid w:val="00197335"/>
    <w:rsid w:val="001A02A5"/>
    <w:rsid w:val="001A0BB6"/>
    <w:rsid w:val="001A1810"/>
    <w:rsid w:val="001A1FCA"/>
    <w:rsid w:val="001A32F5"/>
    <w:rsid w:val="001A5E32"/>
    <w:rsid w:val="001A7B60"/>
    <w:rsid w:val="001B07D5"/>
    <w:rsid w:val="001B4665"/>
    <w:rsid w:val="001B557A"/>
    <w:rsid w:val="001B59BA"/>
    <w:rsid w:val="001B6AF1"/>
    <w:rsid w:val="001B6CDC"/>
    <w:rsid w:val="001B74DC"/>
    <w:rsid w:val="001B7A65"/>
    <w:rsid w:val="001C1791"/>
    <w:rsid w:val="001C280F"/>
    <w:rsid w:val="001C4924"/>
    <w:rsid w:val="001C50BA"/>
    <w:rsid w:val="001C5497"/>
    <w:rsid w:val="001D2CB8"/>
    <w:rsid w:val="001D3B6A"/>
    <w:rsid w:val="001D4515"/>
    <w:rsid w:val="001D4B50"/>
    <w:rsid w:val="001E121C"/>
    <w:rsid w:val="001E2404"/>
    <w:rsid w:val="001E3156"/>
    <w:rsid w:val="001E41F3"/>
    <w:rsid w:val="001E48D4"/>
    <w:rsid w:val="001E5660"/>
    <w:rsid w:val="001E5E6A"/>
    <w:rsid w:val="001E6B55"/>
    <w:rsid w:val="001F0C77"/>
    <w:rsid w:val="001F12C8"/>
    <w:rsid w:val="001F2259"/>
    <w:rsid w:val="001F5F43"/>
    <w:rsid w:val="001F7168"/>
    <w:rsid w:val="00203920"/>
    <w:rsid w:val="00204D23"/>
    <w:rsid w:val="00205F69"/>
    <w:rsid w:val="00206716"/>
    <w:rsid w:val="002217DA"/>
    <w:rsid w:val="002218D6"/>
    <w:rsid w:val="00221B86"/>
    <w:rsid w:val="00224733"/>
    <w:rsid w:val="0022696B"/>
    <w:rsid w:val="0023264F"/>
    <w:rsid w:val="00234145"/>
    <w:rsid w:val="0023448E"/>
    <w:rsid w:val="0023518E"/>
    <w:rsid w:val="00243393"/>
    <w:rsid w:val="00250CB4"/>
    <w:rsid w:val="00250F14"/>
    <w:rsid w:val="002514E3"/>
    <w:rsid w:val="00251BC5"/>
    <w:rsid w:val="002547B2"/>
    <w:rsid w:val="00254E49"/>
    <w:rsid w:val="0025687A"/>
    <w:rsid w:val="00257DBE"/>
    <w:rsid w:val="0026004D"/>
    <w:rsid w:val="00262125"/>
    <w:rsid w:val="00262561"/>
    <w:rsid w:val="00262C39"/>
    <w:rsid w:val="002636A7"/>
    <w:rsid w:val="00267A90"/>
    <w:rsid w:val="002717F1"/>
    <w:rsid w:val="00273863"/>
    <w:rsid w:val="002743F2"/>
    <w:rsid w:val="00274611"/>
    <w:rsid w:val="00275708"/>
    <w:rsid w:val="0027588B"/>
    <w:rsid w:val="00275CF5"/>
    <w:rsid w:val="00275D12"/>
    <w:rsid w:val="002769EB"/>
    <w:rsid w:val="002770BB"/>
    <w:rsid w:val="00281383"/>
    <w:rsid w:val="002855CE"/>
    <w:rsid w:val="002857E4"/>
    <w:rsid w:val="002860C4"/>
    <w:rsid w:val="002865CB"/>
    <w:rsid w:val="00292E8E"/>
    <w:rsid w:val="002953FF"/>
    <w:rsid w:val="00295FC8"/>
    <w:rsid w:val="002976D1"/>
    <w:rsid w:val="002A37C8"/>
    <w:rsid w:val="002A47EF"/>
    <w:rsid w:val="002A48E1"/>
    <w:rsid w:val="002A698F"/>
    <w:rsid w:val="002A699F"/>
    <w:rsid w:val="002B23F9"/>
    <w:rsid w:val="002B24C6"/>
    <w:rsid w:val="002B5741"/>
    <w:rsid w:val="002B5B7A"/>
    <w:rsid w:val="002B5D23"/>
    <w:rsid w:val="002B6A71"/>
    <w:rsid w:val="002C1A05"/>
    <w:rsid w:val="002C238A"/>
    <w:rsid w:val="002C5B0C"/>
    <w:rsid w:val="002C679F"/>
    <w:rsid w:val="002D1B4C"/>
    <w:rsid w:val="002D2009"/>
    <w:rsid w:val="002D2D56"/>
    <w:rsid w:val="002D7471"/>
    <w:rsid w:val="002E0B8C"/>
    <w:rsid w:val="002E2C36"/>
    <w:rsid w:val="002E2CAB"/>
    <w:rsid w:val="002E4FE3"/>
    <w:rsid w:val="002E50A5"/>
    <w:rsid w:val="002E556B"/>
    <w:rsid w:val="002E595A"/>
    <w:rsid w:val="002E59A4"/>
    <w:rsid w:val="002F084F"/>
    <w:rsid w:val="002F1E00"/>
    <w:rsid w:val="002F358A"/>
    <w:rsid w:val="002F36BF"/>
    <w:rsid w:val="002F5230"/>
    <w:rsid w:val="002F5B54"/>
    <w:rsid w:val="002F61C5"/>
    <w:rsid w:val="002F6E5A"/>
    <w:rsid w:val="00301435"/>
    <w:rsid w:val="003036D2"/>
    <w:rsid w:val="003051BE"/>
    <w:rsid w:val="003053CF"/>
    <w:rsid w:val="00305409"/>
    <w:rsid w:val="00305B74"/>
    <w:rsid w:val="00310F37"/>
    <w:rsid w:val="0031346A"/>
    <w:rsid w:val="00314A62"/>
    <w:rsid w:val="00317204"/>
    <w:rsid w:val="003200D8"/>
    <w:rsid w:val="00320778"/>
    <w:rsid w:val="00320AC6"/>
    <w:rsid w:val="003231A5"/>
    <w:rsid w:val="00323CB7"/>
    <w:rsid w:val="00324B42"/>
    <w:rsid w:val="00325851"/>
    <w:rsid w:val="0032759B"/>
    <w:rsid w:val="00330284"/>
    <w:rsid w:val="003329FB"/>
    <w:rsid w:val="00340351"/>
    <w:rsid w:val="00343A2B"/>
    <w:rsid w:val="0034713F"/>
    <w:rsid w:val="00347159"/>
    <w:rsid w:val="0035319E"/>
    <w:rsid w:val="00353346"/>
    <w:rsid w:val="003539FE"/>
    <w:rsid w:val="00362C21"/>
    <w:rsid w:val="003666AA"/>
    <w:rsid w:val="003700D7"/>
    <w:rsid w:val="00374E28"/>
    <w:rsid w:val="00374E2D"/>
    <w:rsid w:val="00375DA2"/>
    <w:rsid w:val="003764C5"/>
    <w:rsid w:val="00376DC8"/>
    <w:rsid w:val="00376EE0"/>
    <w:rsid w:val="00381398"/>
    <w:rsid w:val="00384AE4"/>
    <w:rsid w:val="00386FFC"/>
    <w:rsid w:val="003874CB"/>
    <w:rsid w:val="00392B19"/>
    <w:rsid w:val="00393F49"/>
    <w:rsid w:val="00396631"/>
    <w:rsid w:val="003967A9"/>
    <w:rsid w:val="00396B2A"/>
    <w:rsid w:val="003976B1"/>
    <w:rsid w:val="003A0F6A"/>
    <w:rsid w:val="003A205D"/>
    <w:rsid w:val="003A4E1D"/>
    <w:rsid w:val="003A5266"/>
    <w:rsid w:val="003B364C"/>
    <w:rsid w:val="003B4742"/>
    <w:rsid w:val="003B4E67"/>
    <w:rsid w:val="003B544D"/>
    <w:rsid w:val="003B597F"/>
    <w:rsid w:val="003B5A6D"/>
    <w:rsid w:val="003B7609"/>
    <w:rsid w:val="003C12C0"/>
    <w:rsid w:val="003C2343"/>
    <w:rsid w:val="003C4220"/>
    <w:rsid w:val="003D00B5"/>
    <w:rsid w:val="003D08E0"/>
    <w:rsid w:val="003D15E8"/>
    <w:rsid w:val="003D1627"/>
    <w:rsid w:val="003D270D"/>
    <w:rsid w:val="003D31C0"/>
    <w:rsid w:val="003D44DF"/>
    <w:rsid w:val="003D636F"/>
    <w:rsid w:val="003E1048"/>
    <w:rsid w:val="003E1A36"/>
    <w:rsid w:val="003E1D96"/>
    <w:rsid w:val="003E4361"/>
    <w:rsid w:val="003F2516"/>
    <w:rsid w:val="003F329A"/>
    <w:rsid w:val="003F5319"/>
    <w:rsid w:val="003F54CE"/>
    <w:rsid w:val="003F6222"/>
    <w:rsid w:val="003F6C4E"/>
    <w:rsid w:val="003F7814"/>
    <w:rsid w:val="00400F2E"/>
    <w:rsid w:val="0040223A"/>
    <w:rsid w:val="00403BE8"/>
    <w:rsid w:val="00404535"/>
    <w:rsid w:val="00404FB4"/>
    <w:rsid w:val="004059E2"/>
    <w:rsid w:val="0040623E"/>
    <w:rsid w:val="00406F2B"/>
    <w:rsid w:val="004111B5"/>
    <w:rsid w:val="00416373"/>
    <w:rsid w:val="004165D0"/>
    <w:rsid w:val="0042245B"/>
    <w:rsid w:val="00424108"/>
    <w:rsid w:val="004242F1"/>
    <w:rsid w:val="00426B8D"/>
    <w:rsid w:val="00432B84"/>
    <w:rsid w:val="00432C51"/>
    <w:rsid w:val="00432DA6"/>
    <w:rsid w:val="004334BE"/>
    <w:rsid w:val="004335A9"/>
    <w:rsid w:val="004356CB"/>
    <w:rsid w:val="004359E2"/>
    <w:rsid w:val="004462CE"/>
    <w:rsid w:val="00447131"/>
    <w:rsid w:val="004540BB"/>
    <w:rsid w:val="0045529B"/>
    <w:rsid w:val="0045629F"/>
    <w:rsid w:val="004601B0"/>
    <w:rsid w:val="00462FBA"/>
    <w:rsid w:val="00467657"/>
    <w:rsid w:val="0047108A"/>
    <w:rsid w:val="004728E6"/>
    <w:rsid w:val="00476DCB"/>
    <w:rsid w:val="00477480"/>
    <w:rsid w:val="00477891"/>
    <w:rsid w:val="00480E87"/>
    <w:rsid w:val="00482CBF"/>
    <w:rsid w:val="004839DB"/>
    <w:rsid w:val="004865D4"/>
    <w:rsid w:val="004927A7"/>
    <w:rsid w:val="004956D4"/>
    <w:rsid w:val="00495895"/>
    <w:rsid w:val="00497E44"/>
    <w:rsid w:val="004A0400"/>
    <w:rsid w:val="004A1950"/>
    <w:rsid w:val="004A1CB4"/>
    <w:rsid w:val="004A20E3"/>
    <w:rsid w:val="004A6081"/>
    <w:rsid w:val="004A6965"/>
    <w:rsid w:val="004B3556"/>
    <w:rsid w:val="004B3AD8"/>
    <w:rsid w:val="004B4D0F"/>
    <w:rsid w:val="004B6D06"/>
    <w:rsid w:val="004B75B7"/>
    <w:rsid w:val="004C02B4"/>
    <w:rsid w:val="004C1011"/>
    <w:rsid w:val="004C1C00"/>
    <w:rsid w:val="004C3C18"/>
    <w:rsid w:val="004C4435"/>
    <w:rsid w:val="004C5D1C"/>
    <w:rsid w:val="004D116F"/>
    <w:rsid w:val="004D1CA6"/>
    <w:rsid w:val="004D2BC8"/>
    <w:rsid w:val="004D40B1"/>
    <w:rsid w:val="004D5163"/>
    <w:rsid w:val="004E20F7"/>
    <w:rsid w:val="004E24EC"/>
    <w:rsid w:val="004E285A"/>
    <w:rsid w:val="004E29FF"/>
    <w:rsid w:val="004E3073"/>
    <w:rsid w:val="004E3751"/>
    <w:rsid w:val="004E3CFF"/>
    <w:rsid w:val="004E5CD3"/>
    <w:rsid w:val="004F071D"/>
    <w:rsid w:val="004F1D17"/>
    <w:rsid w:val="004F242B"/>
    <w:rsid w:val="004F5584"/>
    <w:rsid w:val="004F6B59"/>
    <w:rsid w:val="004F7052"/>
    <w:rsid w:val="004F78D9"/>
    <w:rsid w:val="005000E7"/>
    <w:rsid w:val="00501900"/>
    <w:rsid w:val="00501DD9"/>
    <w:rsid w:val="00506EAB"/>
    <w:rsid w:val="00507A7B"/>
    <w:rsid w:val="0051100C"/>
    <w:rsid w:val="005124D6"/>
    <w:rsid w:val="00513951"/>
    <w:rsid w:val="0051580D"/>
    <w:rsid w:val="005165D2"/>
    <w:rsid w:val="00520062"/>
    <w:rsid w:val="00521290"/>
    <w:rsid w:val="005326AC"/>
    <w:rsid w:val="00533072"/>
    <w:rsid w:val="00534BC4"/>
    <w:rsid w:val="00535B52"/>
    <w:rsid w:val="005366A9"/>
    <w:rsid w:val="005366B1"/>
    <w:rsid w:val="00536FC4"/>
    <w:rsid w:val="00537080"/>
    <w:rsid w:val="00537D8E"/>
    <w:rsid w:val="00540387"/>
    <w:rsid w:val="00540E46"/>
    <w:rsid w:val="005446E7"/>
    <w:rsid w:val="005466EF"/>
    <w:rsid w:val="00546FD0"/>
    <w:rsid w:val="00555ECD"/>
    <w:rsid w:val="005617FE"/>
    <w:rsid w:val="0056215F"/>
    <w:rsid w:val="00564BDC"/>
    <w:rsid w:val="00565045"/>
    <w:rsid w:val="0057370F"/>
    <w:rsid w:val="00573F53"/>
    <w:rsid w:val="00577AAF"/>
    <w:rsid w:val="00580A5C"/>
    <w:rsid w:val="00581960"/>
    <w:rsid w:val="00584FF5"/>
    <w:rsid w:val="0058710A"/>
    <w:rsid w:val="00587305"/>
    <w:rsid w:val="00587445"/>
    <w:rsid w:val="00592D74"/>
    <w:rsid w:val="00592FB9"/>
    <w:rsid w:val="005932E7"/>
    <w:rsid w:val="00593E3D"/>
    <w:rsid w:val="00594D25"/>
    <w:rsid w:val="00595B34"/>
    <w:rsid w:val="00595F23"/>
    <w:rsid w:val="005964E8"/>
    <w:rsid w:val="005A164A"/>
    <w:rsid w:val="005A2D31"/>
    <w:rsid w:val="005A5D41"/>
    <w:rsid w:val="005A65B7"/>
    <w:rsid w:val="005A6D80"/>
    <w:rsid w:val="005A7120"/>
    <w:rsid w:val="005B0EB0"/>
    <w:rsid w:val="005B17EF"/>
    <w:rsid w:val="005B3717"/>
    <w:rsid w:val="005B5BD4"/>
    <w:rsid w:val="005B5C64"/>
    <w:rsid w:val="005B68B0"/>
    <w:rsid w:val="005C047C"/>
    <w:rsid w:val="005C08CF"/>
    <w:rsid w:val="005C0A63"/>
    <w:rsid w:val="005C150E"/>
    <w:rsid w:val="005C2833"/>
    <w:rsid w:val="005C3C89"/>
    <w:rsid w:val="005C4663"/>
    <w:rsid w:val="005C4D70"/>
    <w:rsid w:val="005C5392"/>
    <w:rsid w:val="005C5606"/>
    <w:rsid w:val="005C6B2E"/>
    <w:rsid w:val="005D00BB"/>
    <w:rsid w:val="005D22A1"/>
    <w:rsid w:val="005D5212"/>
    <w:rsid w:val="005E1467"/>
    <w:rsid w:val="005E2C44"/>
    <w:rsid w:val="005E3D2A"/>
    <w:rsid w:val="005E3F32"/>
    <w:rsid w:val="005E4D8A"/>
    <w:rsid w:val="005F1527"/>
    <w:rsid w:val="005F2108"/>
    <w:rsid w:val="005F270B"/>
    <w:rsid w:val="005F436C"/>
    <w:rsid w:val="005F43FB"/>
    <w:rsid w:val="005F6FE3"/>
    <w:rsid w:val="00602178"/>
    <w:rsid w:val="00602CBD"/>
    <w:rsid w:val="0060567A"/>
    <w:rsid w:val="00605ED3"/>
    <w:rsid w:val="0060661F"/>
    <w:rsid w:val="00606D10"/>
    <w:rsid w:val="0061101E"/>
    <w:rsid w:val="0061161B"/>
    <w:rsid w:val="00612F53"/>
    <w:rsid w:val="006137D5"/>
    <w:rsid w:val="00613AE5"/>
    <w:rsid w:val="006167C5"/>
    <w:rsid w:val="0062101D"/>
    <w:rsid w:val="00621188"/>
    <w:rsid w:val="00622A9D"/>
    <w:rsid w:val="00623A7F"/>
    <w:rsid w:val="00625052"/>
    <w:rsid w:val="006255A0"/>
    <w:rsid w:val="006257ED"/>
    <w:rsid w:val="0062763C"/>
    <w:rsid w:val="006310E9"/>
    <w:rsid w:val="006317AA"/>
    <w:rsid w:val="0063487C"/>
    <w:rsid w:val="0063537D"/>
    <w:rsid w:val="00635A45"/>
    <w:rsid w:val="006370F5"/>
    <w:rsid w:val="006376A6"/>
    <w:rsid w:val="00642460"/>
    <w:rsid w:val="00645661"/>
    <w:rsid w:val="00646623"/>
    <w:rsid w:val="00646C7D"/>
    <w:rsid w:val="00653277"/>
    <w:rsid w:val="006542D3"/>
    <w:rsid w:val="00655131"/>
    <w:rsid w:val="00656CA8"/>
    <w:rsid w:val="00671CFB"/>
    <w:rsid w:val="00671E3A"/>
    <w:rsid w:val="00672A9F"/>
    <w:rsid w:val="006760A7"/>
    <w:rsid w:val="00676868"/>
    <w:rsid w:val="006804C7"/>
    <w:rsid w:val="00681CDB"/>
    <w:rsid w:val="00682E67"/>
    <w:rsid w:val="00683295"/>
    <w:rsid w:val="006848B8"/>
    <w:rsid w:val="00684F8E"/>
    <w:rsid w:val="00687327"/>
    <w:rsid w:val="0069334C"/>
    <w:rsid w:val="00694013"/>
    <w:rsid w:val="006941F3"/>
    <w:rsid w:val="00695808"/>
    <w:rsid w:val="006964EB"/>
    <w:rsid w:val="00697293"/>
    <w:rsid w:val="006A05B0"/>
    <w:rsid w:val="006A52EF"/>
    <w:rsid w:val="006A5614"/>
    <w:rsid w:val="006B14F6"/>
    <w:rsid w:val="006B1F1D"/>
    <w:rsid w:val="006B210A"/>
    <w:rsid w:val="006B2C68"/>
    <w:rsid w:val="006B308D"/>
    <w:rsid w:val="006B46FB"/>
    <w:rsid w:val="006C1B15"/>
    <w:rsid w:val="006C2E63"/>
    <w:rsid w:val="006C6549"/>
    <w:rsid w:val="006C6F7E"/>
    <w:rsid w:val="006D365E"/>
    <w:rsid w:val="006D4133"/>
    <w:rsid w:val="006D56BC"/>
    <w:rsid w:val="006D7316"/>
    <w:rsid w:val="006D781D"/>
    <w:rsid w:val="006E1803"/>
    <w:rsid w:val="006E21FB"/>
    <w:rsid w:val="006E291A"/>
    <w:rsid w:val="006E3260"/>
    <w:rsid w:val="006E5E29"/>
    <w:rsid w:val="006E74C7"/>
    <w:rsid w:val="006E74F4"/>
    <w:rsid w:val="006F3ABC"/>
    <w:rsid w:val="006F45EE"/>
    <w:rsid w:val="006F4B35"/>
    <w:rsid w:val="006F6984"/>
    <w:rsid w:val="00703B74"/>
    <w:rsid w:val="00706B1B"/>
    <w:rsid w:val="00706D41"/>
    <w:rsid w:val="00706F22"/>
    <w:rsid w:val="0071052A"/>
    <w:rsid w:val="007106FB"/>
    <w:rsid w:val="00711130"/>
    <w:rsid w:val="00711E48"/>
    <w:rsid w:val="007132DF"/>
    <w:rsid w:val="0071701C"/>
    <w:rsid w:val="007179C2"/>
    <w:rsid w:val="007300F8"/>
    <w:rsid w:val="0073132F"/>
    <w:rsid w:val="0073371A"/>
    <w:rsid w:val="007337E4"/>
    <w:rsid w:val="007342B2"/>
    <w:rsid w:val="00734F4F"/>
    <w:rsid w:val="00735021"/>
    <w:rsid w:val="00736305"/>
    <w:rsid w:val="007365E9"/>
    <w:rsid w:val="007368FF"/>
    <w:rsid w:val="00737624"/>
    <w:rsid w:val="00740481"/>
    <w:rsid w:val="007407CD"/>
    <w:rsid w:val="0074143B"/>
    <w:rsid w:val="00742578"/>
    <w:rsid w:val="007445D7"/>
    <w:rsid w:val="00745A96"/>
    <w:rsid w:val="0074784C"/>
    <w:rsid w:val="007551D5"/>
    <w:rsid w:val="0075614A"/>
    <w:rsid w:val="00756E20"/>
    <w:rsid w:val="007578FC"/>
    <w:rsid w:val="00762406"/>
    <w:rsid w:val="00765620"/>
    <w:rsid w:val="007658D7"/>
    <w:rsid w:val="00765952"/>
    <w:rsid w:val="007714EF"/>
    <w:rsid w:val="007726A7"/>
    <w:rsid w:val="00773339"/>
    <w:rsid w:val="007741C2"/>
    <w:rsid w:val="007744B8"/>
    <w:rsid w:val="00775CD6"/>
    <w:rsid w:val="007767A3"/>
    <w:rsid w:val="0078141C"/>
    <w:rsid w:val="00781425"/>
    <w:rsid w:val="007819F5"/>
    <w:rsid w:val="00784E57"/>
    <w:rsid w:val="007856A7"/>
    <w:rsid w:val="00791F24"/>
    <w:rsid w:val="00792342"/>
    <w:rsid w:val="00792815"/>
    <w:rsid w:val="00794AAF"/>
    <w:rsid w:val="00794D14"/>
    <w:rsid w:val="00795237"/>
    <w:rsid w:val="007A01D0"/>
    <w:rsid w:val="007A2954"/>
    <w:rsid w:val="007A34F3"/>
    <w:rsid w:val="007A41CC"/>
    <w:rsid w:val="007A42BE"/>
    <w:rsid w:val="007A4646"/>
    <w:rsid w:val="007A4A53"/>
    <w:rsid w:val="007A5676"/>
    <w:rsid w:val="007A571B"/>
    <w:rsid w:val="007A5E72"/>
    <w:rsid w:val="007A6F2E"/>
    <w:rsid w:val="007A77EC"/>
    <w:rsid w:val="007B21B6"/>
    <w:rsid w:val="007B512A"/>
    <w:rsid w:val="007B572B"/>
    <w:rsid w:val="007B6FC2"/>
    <w:rsid w:val="007C2097"/>
    <w:rsid w:val="007C2145"/>
    <w:rsid w:val="007C2439"/>
    <w:rsid w:val="007C3D0A"/>
    <w:rsid w:val="007C3E75"/>
    <w:rsid w:val="007C3FD3"/>
    <w:rsid w:val="007C66BC"/>
    <w:rsid w:val="007C7E00"/>
    <w:rsid w:val="007D3338"/>
    <w:rsid w:val="007D424A"/>
    <w:rsid w:val="007D6A07"/>
    <w:rsid w:val="007E4113"/>
    <w:rsid w:val="007E5FC8"/>
    <w:rsid w:val="007E64BF"/>
    <w:rsid w:val="007E6728"/>
    <w:rsid w:val="007E756B"/>
    <w:rsid w:val="007E7773"/>
    <w:rsid w:val="007F5CE5"/>
    <w:rsid w:val="007F6EC6"/>
    <w:rsid w:val="0080064D"/>
    <w:rsid w:val="00800EC5"/>
    <w:rsid w:val="00801A66"/>
    <w:rsid w:val="00805934"/>
    <w:rsid w:val="00805D95"/>
    <w:rsid w:val="0080628E"/>
    <w:rsid w:val="0080640A"/>
    <w:rsid w:val="0081128B"/>
    <w:rsid w:val="00814442"/>
    <w:rsid w:val="008145BF"/>
    <w:rsid w:val="00815866"/>
    <w:rsid w:val="00816503"/>
    <w:rsid w:val="008227DB"/>
    <w:rsid w:val="00822F01"/>
    <w:rsid w:val="00822F0B"/>
    <w:rsid w:val="008240C9"/>
    <w:rsid w:val="0082787C"/>
    <w:rsid w:val="00827941"/>
    <w:rsid w:val="008279FA"/>
    <w:rsid w:val="00830DE4"/>
    <w:rsid w:val="00832A74"/>
    <w:rsid w:val="00833743"/>
    <w:rsid w:val="008344B7"/>
    <w:rsid w:val="00836469"/>
    <w:rsid w:val="00841097"/>
    <w:rsid w:val="00841AD3"/>
    <w:rsid w:val="00841CDD"/>
    <w:rsid w:val="00842A5D"/>
    <w:rsid w:val="008434FD"/>
    <w:rsid w:val="00844032"/>
    <w:rsid w:val="00845D17"/>
    <w:rsid w:val="00845F11"/>
    <w:rsid w:val="00846959"/>
    <w:rsid w:val="00847A50"/>
    <w:rsid w:val="00851CB7"/>
    <w:rsid w:val="008527E8"/>
    <w:rsid w:val="0085396B"/>
    <w:rsid w:val="00854EB8"/>
    <w:rsid w:val="00855B27"/>
    <w:rsid w:val="00856739"/>
    <w:rsid w:val="008579E4"/>
    <w:rsid w:val="00857B1C"/>
    <w:rsid w:val="00861D36"/>
    <w:rsid w:val="008626E7"/>
    <w:rsid w:val="008652F7"/>
    <w:rsid w:val="00865D82"/>
    <w:rsid w:val="00866A31"/>
    <w:rsid w:val="00867D3C"/>
    <w:rsid w:val="00870EE7"/>
    <w:rsid w:val="008721C8"/>
    <w:rsid w:val="008750C4"/>
    <w:rsid w:val="0087608C"/>
    <w:rsid w:val="00882992"/>
    <w:rsid w:val="008838E0"/>
    <w:rsid w:val="00883C01"/>
    <w:rsid w:val="00884A56"/>
    <w:rsid w:val="00884DD5"/>
    <w:rsid w:val="0088500A"/>
    <w:rsid w:val="00886115"/>
    <w:rsid w:val="00886655"/>
    <w:rsid w:val="0089100F"/>
    <w:rsid w:val="00892BD2"/>
    <w:rsid w:val="00896C67"/>
    <w:rsid w:val="008A1674"/>
    <w:rsid w:val="008A5D63"/>
    <w:rsid w:val="008B1856"/>
    <w:rsid w:val="008B1EF7"/>
    <w:rsid w:val="008B1F20"/>
    <w:rsid w:val="008B2C87"/>
    <w:rsid w:val="008B3F24"/>
    <w:rsid w:val="008B54B1"/>
    <w:rsid w:val="008B5882"/>
    <w:rsid w:val="008B5F22"/>
    <w:rsid w:val="008B681C"/>
    <w:rsid w:val="008B7556"/>
    <w:rsid w:val="008B7A96"/>
    <w:rsid w:val="008C4751"/>
    <w:rsid w:val="008C6303"/>
    <w:rsid w:val="008C6C0D"/>
    <w:rsid w:val="008C6D31"/>
    <w:rsid w:val="008C7034"/>
    <w:rsid w:val="008D0617"/>
    <w:rsid w:val="008D4FA2"/>
    <w:rsid w:val="008D51A3"/>
    <w:rsid w:val="008D68B4"/>
    <w:rsid w:val="008D6B07"/>
    <w:rsid w:val="008D6B78"/>
    <w:rsid w:val="008D7ABC"/>
    <w:rsid w:val="008E57FD"/>
    <w:rsid w:val="008E5BCC"/>
    <w:rsid w:val="008E5E7B"/>
    <w:rsid w:val="008F1940"/>
    <w:rsid w:val="008F44E7"/>
    <w:rsid w:val="008F48E9"/>
    <w:rsid w:val="008F686C"/>
    <w:rsid w:val="008F6C5A"/>
    <w:rsid w:val="00900691"/>
    <w:rsid w:val="00901026"/>
    <w:rsid w:val="009017EE"/>
    <w:rsid w:val="00902F95"/>
    <w:rsid w:val="00903433"/>
    <w:rsid w:val="00903707"/>
    <w:rsid w:val="00905E08"/>
    <w:rsid w:val="00906BB5"/>
    <w:rsid w:val="00913222"/>
    <w:rsid w:val="00913EE8"/>
    <w:rsid w:val="00915020"/>
    <w:rsid w:val="00915D28"/>
    <w:rsid w:val="00916443"/>
    <w:rsid w:val="00916891"/>
    <w:rsid w:val="00917C9F"/>
    <w:rsid w:val="009202CE"/>
    <w:rsid w:val="00923973"/>
    <w:rsid w:val="00923C26"/>
    <w:rsid w:val="0092536F"/>
    <w:rsid w:val="00926EE1"/>
    <w:rsid w:val="009329FA"/>
    <w:rsid w:val="00932A18"/>
    <w:rsid w:val="00934785"/>
    <w:rsid w:val="00935053"/>
    <w:rsid w:val="009355CF"/>
    <w:rsid w:val="00936638"/>
    <w:rsid w:val="00936B96"/>
    <w:rsid w:val="00940C1E"/>
    <w:rsid w:val="009412B4"/>
    <w:rsid w:val="00947C0F"/>
    <w:rsid w:val="00950F55"/>
    <w:rsid w:val="00955FBC"/>
    <w:rsid w:val="00956ED0"/>
    <w:rsid w:val="00957668"/>
    <w:rsid w:val="00957ED5"/>
    <w:rsid w:val="00960091"/>
    <w:rsid w:val="00961C76"/>
    <w:rsid w:val="009667E2"/>
    <w:rsid w:val="009672E5"/>
    <w:rsid w:val="00967A29"/>
    <w:rsid w:val="00972525"/>
    <w:rsid w:val="00973783"/>
    <w:rsid w:val="00974FB0"/>
    <w:rsid w:val="0097549A"/>
    <w:rsid w:val="00976D88"/>
    <w:rsid w:val="009777D9"/>
    <w:rsid w:val="00980C87"/>
    <w:rsid w:val="00980EAC"/>
    <w:rsid w:val="0098164B"/>
    <w:rsid w:val="00982401"/>
    <w:rsid w:val="009824D9"/>
    <w:rsid w:val="009824DF"/>
    <w:rsid w:val="00984081"/>
    <w:rsid w:val="00986501"/>
    <w:rsid w:val="00990D8E"/>
    <w:rsid w:val="009916F6"/>
    <w:rsid w:val="00991746"/>
    <w:rsid w:val="009919F9"/>
    <w:rsid w:val="00991B88"/>
    <w:rsid w:val="00995252"/>
    <w:rsid w:val="00995E95"/>
    <w:rsid w:val="00996397"/>
    <w:rsid w:val="00997E35"/>
    <w:rsid w:val="009A04C0"/>
    <w:rsid w:val="009A1081"/>
    <w:rsid w:val="009A2827"/>
    <w:rsid w:val="009A4A0B"/>
    <w:rsid w:val="009A579D"/>
    <w:rsid w:val="009B001C"/>
    <w:rsid w:val="009B2DA1"/>
    <w:rsid w:val="009B4796"/>
    <w:rsid w:val="009B58AC"/>
    <w:rsid w:val="009B7556"/>
    <w:rsid w:val="009B7EEC"/>
    <w:rsid w:val="009C2190"/>
    <w:rsid w:val="009C44C2"/>
    <w:rsid w:val="009C467C"/>
    <w:rsid w:val="009C4B7F"/>
    <w:rsid w:val="009C4CC4"/>
    <w:rsid w:val="009C5BA1"/>
    <w:rsid w:val="009D0351"/>
    <w:rsid w:val="009D29EA"/>
    <w:rsid w:val="009D3F1A"/>
    <w:rsid w:val="009D55F4"/>
    <w:rsid w:val="009D75E8"/>
    <w:rsid w:val="009E0762"/>
    <w:rsid w:val="009E1247"/>
    <w:rsid w:val="009E1ED6"/>
    <w:rsid w:val="009E3063"/>
    <w:rsid w:val="009E3297"/>
    <w:rsid w:val="009E4EF4"/>
    <w:rsid w:val="009E579E"/>
    <w:rsid w:val="009F17E8"/>
    <w:rsid w:val="009F251D"/>
    <w:rsid w:val="009F5FC8"/>
    <w:rsid w:val="009F69E1"/>
    <w:rsid w:val="009F734F"/>
    <w:rsid w:val="00A016B6"/>
    <w:rsid w:val="00A01F5C"/>
    <w:rsid w:val="00A0332F"/>
    <w:rsid w:val="00A04081"/>
    <w:rsid w:val="00A05105"/>
    <w:rsid w:val="00A05206"/>
    <w:rsid w:val="00A07158"/>
    <w:rsid w:val="00A0756D"/>
    <w:rsid w:val="00A1245B"/>
    <w:rsid w:val="00A134E6"/>
    <w:rsid w:val="00A141AF"/>
    <w:rsid w:val="00A15D3F"/>
    <w:rsid w:val="00A20AB3"/>
    <w:rsid w:val="00A21064"/>
    <w:rsid w:val="00A21256"/>
    <w:rsid w:val="00A24227"/>
    <w:rsid w:val="00A246B6"/>
    <w:rsid w:val="00A27310"/>
    <w:rsid w:val="00A27F3C"/>
    <w:rsid w:val="00A33445"/>
    <w:rsid w:val="00A350E0"/>
    <w:rsid w:val="00A3514B"/>
    <w:rsid w:val="00A3732B"/>
    <w:rsid w:val="00A47E70"/>
    <w:rsid w:val="00A5040B"/>
    <w:rsid w:val="00A5099C"/>
    <w:rsid w:val="00A52D07"/>
    <w:rsid w:val="00A533C1"/>
    <w:rsid w:val="00A53AEF"/>
    <w:rsid w:val="00A53DF1"/>
    <w:rsid w:val="00A55367"/>
    <w:rsid w:val="00A56037"/>
    <w:rsid w:val="00A615BF"/>
    <w:rsid w:val="00A663A1"/>
    <w:rsid w:val="00A722BB"/>
    <w:rsid w:val="00A72C20"/>
    <w:rsid w:val="00A736E8"/>
    <w:rsid w:val="00A759B5"/>
    <w:rsid w:val="00A7671C"/>
    <w:rsid w:val="00A845A8"/>
    <w:rsid w:val="00A85EE5"/>
    <w:rsid w:val="00A87F82"/>
    <w:rsid w:val="00A90407"/>
    <w:rsid w:val="00A905A7"/>
    <w:rsid w:val="00A908CB"/>
    <w:rsid w:val="00A9296D"/>
    <w:rsid w:val="00A95530"/>
    <w:rsid w:val="00A96BEE"/>
    <w:rsid w:val="00AA185B"/>
    <w:rsid w:val="00AA1C4C"/>
    <w:rsid w:val="00AA2AAA"/>
    <w:rsid w:val="00AA32EA"/>
    <w:rsid w:val="00AA3569"/>
    <w:rsid w:val="00AA6AB0"/>
    <w:rsid w:val="00AB00C3"/>
    <w:rsid w:val="00AB1244"/>
    <w:rsid w:val="00AB24B3"/>
    <w:rsid w:val="00AB533B"/>
    <w:rsid w:val="00AB5567"/>
    <w:rsid w:val="00AC1881"/>
    <w:rsid w:val="00AC2455"/>
    <w:rsid w:val="00AD1CD8"/>
    <w:rsid w:val="00AD2BEA"/>
    <w:rsid w:val="00AD3415"/>
    <w:rsid w:val="00AD7521"/>
    <w:rsid w:val="00AE1987"/>
    <w:rsid w:val="00AE2842"/>
    <w:rsid w:val="00AE4C00"/>
    <w:rsid w:val="00AE5A38"/>
    <w:rsid w:val="00AE65D1"/>
    <w:rsid w:val="00AE6E2C"/>
    <w:rsid w:val="00AE765D"/>
    <w:rsid w:val="00AF23A4"/>
    <w:rsid w:val="00AF43A8"/>
    <w:rsid w:val="00AF4ACC"/>
    <w:rsid w:val="00AF5534"/>
    <w:rsid w:val="00AF6B18"/>
    <w:rsid w:val="00AF6C53"/>
    <w:rsid w:val="00AF7CD8"/>
    <w:rsid w:val="00B01604"/>
    <w:rsid w:val="00B029CA"/>
    <w:rsid w:val="00B03904"/>
    <w:rsid w:val="00B03D80"/>
    <w:rsid w:val="00B04676"/>
    <w:rsid w:val="00B0502B"/>
    <w:rsid w:val="00B05342"/>
    <w:rsid w:val="00B05FD5"/>
    <w:rsid w:val="00B10A25"/>
    <w:rsid w:val="00B12015"/>
    <w:rsid w:val="00B127CC"/>
    <w:rsid w:val="00B12B12"/>
    <w:rsid w:val="00B1305C"/>
    <w:rsid w:val="00B13B06"/>
    <w:rsid w:val="00B14FA6"/>
    <w:rsid w:val="00B15331"/>
    <w:rsid w:val="00B216AB"/>
    <w:rsid w:val="00B21936"/>
    <w:rsid w:val="00B22478"/>
    <w:rsid w:val="00B233AB"/>
    <w:rsid w:val="00B24807"/>
    <w:rsid w:val="00B2586C"/>
    <w:rsid w:val="00B258BB"/>
    <w:rsid w:val="00B32387"/>
    <w:rsid w:val="00B32755"/>
    <w:rsid w:val="00B32988"/>
    <w:rsid w:val="00B33545"/>
    <w:rsid w:val="00B3701A"/>
    <w:rsid w:val="00B37535"/>
    <w:rsid w:val="00B40228"/>
    <w:rsid w:val="00B437CA"/>
    <w:rsid w:val="00B50158"/>
    <w:rsid w:val="00B5018A"/>
    <w:rsid w:val="00B50379"/>
    <w:rsid w:val="00B5072D"/>
    <w:rsid w:val="00B51BFF"/>
    <w:rsid w:val="00B52DE7"/>
    <w:rsid w:val="00B560B5"/>
    <w:rsid w:val="00B62C92"/>
    <w:rsid w:val="00B63C5A"/>
    <w:rsid w:val="00B670AF"/>
    <w:rsid w:val="00B67B97"/>
    <w:rsid w:val="00B70732"/>
    <w:rsid w:val="00B70BDD"/>
    <w:rsid w:val="00B71473"/>
    <w:rsid w:val="00B72D43"/>
    <w:rsid w:val="00B74785"/>
    <w:rsid w:val="00B7500C"/>
    <w:rsid w:val="00B76C75"/>
    <w:rsid w:val="00B81406"/>
    <w:rsid w:val="00B8151A"/>
    <w:rsid w:val="00B82450"/>
    <w:rsid w:val="00B86A34"/>
    <w:rsid w:val="00B90270"/>
    <w:rsid w:val="00B9447E"/>
    <w:rsid w:val="00B954F4"/>
    <w:rsid w:val="00B968C8"/>
    <w:rsid w:val="00BA252A"/>
    <w:rsid w:val="00BA3EC5"/>
    <w:rsid w:val="00BA5154"/>
    <w:rsid w:val="00BA66BF"/>
    <w:rsid w:val="00BA6F8B"/>
    <w:rsid w:val="00BB25C9"/>
    <w:rsid w:val="00BB2826"/>
    <w:rsid w:val="00BB5DFC"/>
    <w:rsid w:val="00BB6D67"/>
    <w:rsid w:val="00BB71FF"/>
    <w:rsid w:val="00BC0858"/>
    <w:rsid w:val="00BC21BC"/>
    <w:rsid w:val="00BC34CA"/>
    <w:rsid w:val="00BC3D62"/>
    <w:rsid w:val="00BD02D6"/>
    <w:rsid w:val="00BD227E"/>
    <w:rsid w:val="00BD279D"/>
    <w:rsid w:val="00BD3FCC"/>
    <w:rsid w:val="00BD4264"/>
    <w:rsid w:val="00BD6BB8"/>
    <w:rsid w:val="00BD725C"/>
    <w:rsid w:val="00BD7D04"/>
    <w:rsid w:val="00BE0113"/>
    <w:rsid w:val="00BE04B8"/>
    <w:rsid w:val="00BE21CE"/>
    <w:rsid w:val="00BE3B42"/>
    <w:rsid w:val="00BE470C"/>
    <w:rsid w:val="00BF0F54"/>
    <w:rsid w:val="00BF10B3"/>
    <w:rsid w:val="00BF3501"/>
    <w:rsid w:val="00BF564E"/>
    <w:rsid w:val="00BF5734"/>
    <w:rsid w:val="00BF70CE"/>
    <w:rsid w:val="00BF7175"/>
    <w:rsid w:val="00BF738A"/>
    <w:rsid w:val="00C02FBD"/>
    <w:rsid w:val="00C07E4E"/>
    <w:rsid w:val="00C115FA"/>
    <w:rsid w:val="00C12DBC"/>
    <w:rsid w:val="00C13586"/>
    <w:rsid w:val="00C1378A"/>
    <w:rsid w:val="00C139C3"/>
    <w:rsid w:val="00C149FB"/>
    <w:rsid w:val="00C14D64"/>
    <w:rsid w:val="00C172B7"/>
    <w:rsid w:val="00C26F90"/>
    <w:rsid w:val="00C27CBF"/>
    <w:rsid w:val="00C30A2C"/>
    <w:rsid w:val="00C30D61"/>
    <w:rsid w:val="00C31573"/>
    <w:rsid w:val="00C31A59"/>
    <w:rsid w:val="00C31B69"/>
    <w:rsid w:val="00C3253F"/>
    <w:rsid w:val="00C32865"/>
    <w:rsid w:val="00C42F22"/>
    <w:rsid w:val="00C430ED"/>
    <w:rsid w:val="00C43C3E"/>
    <w:rsid w:val="00C44150"/>
    <w:rsid w:val="00C44F5D"/>
    <w:rsid w:val="00C4526E"/>
    <w:rsid w:val="00C46C02"/>
    <w:rsid w:val="00C47860"/>
    <w:rsid w:val="00C500DC"/>
    <w:rsid w:val="00C50142"/>
    <w:rsid w:val="00C5154D"/>
    <w:rsid w:val="00C5481B"/>
    <w:rsid w:val="00C573F0"/>
    <w:rsid w:val="00C61E48"/>
    <w:rsid w:val="00C6542D"/>
    <w:rsid w:val="00C72BDC"/>
    <w:rsid w:val="00C72E89"/>
    <w:rsid w:val="00C74ED2"/>
    <w:rsid w:val="00C76155"/>
    <w:rsid w:val="00C77DF4"/>
    <w:rsid w:val="00C8423D"/>
    <w:rsid w:val="00C84524"/>
    <w:rsid w:val="00C85AB4"/>
    <w:rsid w:val="00C85AD8"/>
    <w:rsid w:val="00C87714"/>
    <w:rsid w:val="00C9079F"/>
    <w:rsid w:val="00C916EA"/>
    <w:rsid w:val="00C917F8"/>
    <w:rsid w:val="00C92ACF"/>
    <w:rsid w:val="00C93B85"/>
    <w:rsid w:val="00C945DB"/>
    <w:rsid w:val="00C95985"/>
    <w:rsid w:val="00C95B80"/>
    <w:rsid w:val="00C9649D"/>
    <w:rsid w:val="00C977B3"/>
    <w:rsid w:val="00C978DE"/>
    <w:rsid w:val="00CA04B1"/>
    <w:rsid w:val="00CA1B5D"/>
    <w:rsid w:val="00CA2E40"/>
    <w:rsid w:val="00CA328F"/>
    <w:rsid w:val="00CA4141"/>
    <w:rsid w:val="00CA4167"/>
    <w:rsid w:val="00CA4959"/>
    <w:rsid w:val="00CA5749"/>
    <w:rsid w:val="00CA6304"/>
    <w:rsid w:val="00CA6DA1"/>
    <w:rsid w:val="00CA7B8E"/>
    <w:rsid w:val="00CB29AB"/>
    <w:rsid w:val="00CB4D9D"/>
    <w:rsid w:val="00CB512D"/>
    <w:rsid w:val="00CB5D4C"/>
    <w:rsid w:val="00CC0007"/>
    <w:rsid w:val="00CC2327"/>
    <w:rsid w:val="00CC33B1"/>
    <w:rsid w:val="00CC4262"/>
    <w:rsid w:val="00CC5026"/>
    <w:rsid w:val="00CC5AE3"/>
    <w:rsid w:val="00CC7247"/>
    <w:rsid w:val="00CD1107"/>
    <w:rsid w:val="00CD57C5"/>
    <w:rsid w:val="00CE06DE"/>
    <w:rsid w:val="00CE0E48"/>
    <w:rsid w:val="00CE14BA"/>
    <w:rsid w:val="00CE1A8D"/>
    <w:rsid w:val="00CE4534"/>
    <w:rsid w:val="00CE5972"/>
    <w:rsid w:val="00CE5C0E"/>
    <w:rsid w:val="00CE74C3"/>
    <w:rsid w:val="00CF4049"/>
    <w:rsid w:val="00CF61B6"/>
    <w:rsid w:val="00CF6DD3"/>
    <w:rsid w:val="00CF71A1"/>
    <w:rsid w:val="00D02E6C"/>
    <w:rsid w:val="00D03608"/>
    <w:rsid w:val="00D03F9A"/>
    <w:rsid w:val="00D05713"/>
    <w:rsid w:val="00D05CDB"/>
    <w:rsid w:val="00D104E0"/>
    <w:rsid w:val="00D13872"/>
    <w:rsid w:val="00D157AF"/>
    <w:rsid w:val="00D16C0D"/>
    <w:rsid w:val="00D16E93"/>
    <w:rsid w:val="00D176E7"/>
    <w:rsid w:val="00D202FA"/>
    <w:rsid w:val="00D20400"/>
    <w:rsid w:val="00D20EF3"/>
    <w:rsid w:val="00D224D2"/>
    <w:rsid w:val="00D30D46"/>
    <w:rsid w:val="00D314D7"/>
    <w:rsid w:val="00D32CB8"/>
    <w:rsid w:val="00D35F6F"/>
    <w:rsid w:val="00D360E9"/>
    <w:rsid w:val="00D36409"/>
    <w:rsid w:val="00D414A0"/>
    <w:rsid w:val="00D41BAF"/>
    <w:rsid w:val="00D5107C"/>
    <w:rsid w:val="00D545AB"/>
    <w:rsid w:val="00D57006"/>
    <w:rsid w:val="00D60270"/>
    <w:rsid w:val="00D608C3"/>
    <w:rsid w:val="00D61C45"/>
    <w:rsid w:val="00D63018"/>
    <w:rsid w:val="00D66D8A"/>
    <w:rsid w:val="00D6780E"/>
    <w:rsid w:val="00D67B9D"/>
    <w:rsid w:val="00D719CC"/>
    <w:rsid w:val="00D75B31"/>
    <w:rsid w:val="00D76497"/>
    <w:rsid w:val="00D7787C"/>
    <w:rsid w:val="00D77A94"/>
    <w:rsid w:val="00D801E4"/>
    <w:rsid w:val="00D82BBC"/>
    <w:rsid w:val="00D84950"/>
    <w:rsid w:val="00D857E5"/>
    <w:rsid w:val="00D85979"/>
    <w:rsid w:val="00D90F5A"/>
    <w:rsid w:val="00D913AF"/>
    <w:rsid w:val="00D91898"/>
    <w:rsid w:val="00D94297"/>
    <w:rsid w:val="00D95B4E"/>
    <w:rsid w:val="00D95B9C"/>
    <w:rsid w:val="00D96016"/>
    <w:rsid w:val="00D96896"/>
    <w:rsid w:val="00DA18F2"/>
    <w:rsid w:val="00DA1DF4"/>
    <w:rsid w:val="00DA39A8"/>
    <w:rsid w:val="00DA4B25"/>
    <w:rsid w:val="00DA5171"/>
    <w:rsid w:val="00DA72A1"/>
    <w:rsid w:val="00DA7FA4"/>
    <w:rsid w:val="00DB0E03"/>
    <w:rsid w:val="00DB1300"/>
    <w:rsid w:val="00DB1A37"/>
    <w:rsid w:val="00DB4008"/>
    <w:rsid w:val="00DB47AE"/>
    <w:rsid w:val="00DB60C9"/>
    <w:rsid w:val="00DB66FE"/>
    <w:rsid w:val="00DC129F"/>
    <w:rsid w:val="00DC2D63"/>
    <w:rsid w:val="00DC3944"/>
    <w:rsid w:val="00DC41B4"/>
    <w:rsid w:val="00DC4C54"/>
    <w:rsid w:val="00DC5AE1"/>
    <w:rsid w:val="00DC5BF4"/>
    <w:rsid w:val="00DC6693"/>
    <w:rsid w:val="00DC7933"/>
    <w:rsid w:val="00DD07D8"/>
    <w:rsid w:val="00DD2EDC"/>
    <w:rsid w:val="00DD30C4"/>
    <w:rsid w:val="00DD4373"/>
    <w:rsid w:val="00DD5724"/>
    <w:rsid w:val="00DD5F2D"/>
    <w:rsid w:val="00DD63B4"/>
    <w:rsid w:val="00DD7FCB"/>
    <w:rsid w:val="00DE2110"/>
    <w:rsid w:val="00DE34CF"/>
    <w:rsid w:val="00DE36E8"/>
    <w:rsid w:val="00DE3996"/>
    <w:rsid w:val="00DE4027"/>
    <w:rsid w:val="00DE5293"/>
    <w:rsid w:val="00DE6E1D"/>
    <w:rsid w:val="00DE7B31"/>
    <w:rsid w:val="00DF01F0"/>
    <w:rsid w:val="00DF12FA"/>
    <w:rsid w:val="00DF4C47"/>
    <w:rsid w:val="00E02866"/>
    <w:rsid w:val="00E02FDF"/>
    <w:rsid w:val="00E04C47"/>
    <w:rsid w:val="00E050C6"/>
    <w:rsid w:val="00E1370C"/>
    <w:rsid w:val="00E148EF"/>
    <w:rsid w:val="00E15BA1"/>
    <w:rsid w:val="00E16102"/>
    <w:rsid w:val="00E202C2"/>
    <w:rsid w:val="00E2101C"/>
    <w:rsid w:val="00E263E2"/>
    <w:rsid w:val="00E2676B"/>
    <w:rsid w:val="00E27E18"/>
    <w:rsid w:val="00E34F58"/>
    <w:rsid w:val="00E35409"/>
    <w:rsid w:val="00E358D9"/>
    <w:rsid w:val="00E359E4"/>
    <w:rsid w:val="00E360CC"/>
    <w:rsid w:val="00E40977"/>
    <w:rsid w:val="00E41CC4"/>
    <w:rsid w:val="00E43BFE"/>
    <w:rsid w:val="00E43FE3"/>
    <w:rsid w:val="00E44926"/>
    <w:rsid w:val="00E5287D"/>
    <w:rsid w:val="00E547A1"/>
    <w:rsid w:val="00E574DE"/>
    <w:rsid w:val="00E627B9"/>
    <w:rsid w:val="00E64117"/>
    <w:rsid w:val="00E67606"/>
    <w:rsid w:val="00E67C41"/>
    <w:rsid w:val="00E67DAC"/>
    <w:rsid w:val="00E74005"/>
    <w:rsid w:val="00E7572D"/>
    <w:rsid w:val="00E766AF"/>
    <w:rsid w:val="00E80652"/>
    <w:rsid w:val="00E8551C"/>
    <w:rsid w:val="00E86E9E"/>
    <w:rsid w:val="00E92132"/>
    <w:rsid w:val="00E944D9"/>
    <w:rsid w:val="00E95E45"/>
    <w:rsid w:val="00E9743C"/>
    <w:rsid w:val="00EA32CF"/>
    <w:rsid w:val="00EA3C11"/>
    <w:rsid w:val="00EA6B69"/>
    <w:rsid w:val="00EA6F69"/>
    <w:rsid w:val="00EA6F8F"/>
    <w:rsid w:val="00EB0BF5"/>
    <w:rsid w:val="00EB19A9"/>
    <w:rsid w:val="00EB1A92"/>
    <w:rsid w:val="00EB2397"/>
    <w:rsid w:val="00EB242D"/>
    <w:rsid w:val="00EB384F"/>
    <w:rsid w:val="00EB3F46"/>
    <w:rsid w:val="00EC07F3"/>
    <w:rsid w:val="00EC0C24"/>
    <w:rsid w:val="00EC238A"/>
    <w:rsid w:val="00EC482F"/>
    <w:rsid w:val="00EC7529"/>
    <w:rsid w:val="00ED0126"/>
    <w:rsid w:val="00ED07F2"/>
    <w:rsid w:val="00ED0DC7"/>
    <w:rsid w:val="00ED1181"/>
    <w:rsid w:val="00ED22FC"/>
    <w:rsid w:val="00ED372C"/>
    <w:rsid w:val="00ED54EF"/>
    <w:rsid w:val="00ED5E0E"/>
    <w:rsid w:val="00ED5E2D"/>
    <w:rsid w:val="00ED6D2E"/>
    <w:rsid w:val="00EE0733"/>
    <w:rsid w:val="00EE07EB"/>
    <w:rsid w:val="00EE1AC0"/>
    <w:rsid w:val="00EE33F9"/>
    <w:rsid w:val="00EE3ECE"/>
    <w:rsid w:val="00EE4AC6"/>
    <w:rsid w:val="00EE4F47"/>
    <w:rsid w:val="00EE5474"/>
    <w:rsid w:val="00EE54DE"/>
    <w:rsid w:val="00EE5947"/>
    <w:rsid w:val="00EE62D5"/>
    <w:rsid w:val="00EE7B24"/>
    <w:rsid w:val="00EE7D7C"/>
    <w:rsid w:val="00EF376B"/>
    <w:rsid w:val="00EF3A19"/>
    <w:rsid w:val="00EF7E9F"/>
    <w:rsid w:val="00F0019E"/>
    <w:rsid w:val="00F01D98"/>
    <w:rsid w:val="00F0219D"/>
    <w:rsid w:val="00F031A8"/>
    <w:rsid w:val="00F03AED"/>
    <w:rsid w:val="00F03C76"/>
    <w:rsid w:val="00F04669"/>
    <w:rsid w:val="00F0494F"/>
    <w:rsid w:val="00F04A95"/>
    <w:rsid w:val="00F05BCF"/>
    <w:rsid w:val="00F0690D"/>
    <w:rsid w:val="00F10B0F"/>
    <w:rsid w:val="00F11694"/>
    <w:rsid w:val="00F116C8"/>
    <w:rsid w:val="00F12020"/>
    <w:rsid w:val="00F1217F"/>
    <w:rsid w:val="00F14710"/>
    <w:rsid w:val="00F15556"/>
    <w:rsid w:val="00F1675B"/>
    <w:rsid w:val="00F17D96"/>
    <w:rsid w:val="00F21CE0"/>
    <w:rsid w:val="00F223F2"/>
    <w:rsid w:val="00F2285C"/>
    <w:rsid w:val="00F2309F"/>
    <w:rsid w:val="00F2517E"/>
    <w:rsid w:val="00F25D98"/>
    <w:rsid w:val="00F300FB"/>
    <w:rsid w:val="00F30513"/>
    <w:rsid w:val="00F305AD"/>
    <w:rsid w:val="00F3190B"/>
    <w:rsid w:val="00F34345"/>
    <w:rsid w:val="00F3638D"/>
    <w:rsid w:val="00F40639"/>
    <w:rsid w:val="00F40B5D"/>
    <w:rsid w:val="00F419B2"/>
    <w:rsid w:val="00F41C9F"/>
    <w:rsid w:val="00F46632"/>
    <w:rsid w:val="00F507EA"/>
    <w:rsid w:val="00F556AA"/>
    <w:rsid w:val="00F55988"/>
    <w:rsid w:val="00F56520"/>
    <w:rsid w:val="00F56C32"/>
    <w:rsid w:val="00F605E1"/>
    <w:rsid w:val="00F606F3"/>
    <w:rsid w:val="00F61596"/>
    <w:rsid w:val="00F6212C"/>
    <w:rsid w:val="00F62170"/>
    <w:rsid w:val="00F662D0"/>
    <w:rsid w:val="00F72052"/>
    <w:rsid w:val="00F72EDD"/>
    <w:rsid w:val="00F740F7"/>
    <w:rsid w:val="00F7440E"/>
    <w:rsid w:val="00F74B98"/>
    <w:rsid w:val="00F74EC9"/>
    <w:rsid w:val="00F75006"/>
    <w:rsid w:val="00F75F26"/>
    <w:rsid w:val="00F766B0"/>
    <w:rsid w:val="00F76B01"/>
    <w:rsid w:val="00F77D84"/>
    <w:rsid w:val="00F81A93"/>
    <w:rsid w:val="00F823D0"/>
    <w:rsid w:val="00F83357"/>
    <w:rsid w:val="00F8383A"/>
    <w:rsid w:val="00F83E77"/>
    <w:rsid w:val="00F84076"/>
    <w:rsid w:val="00F879CC"/>
    <w:rsid w:val="00F9031B"/>
    <w:rsid w:val="00F91E7E"/>
    <w:rsid w:val="00F93E75"/>
    <w:rsid w:val="00F9753E"/>
    <w:rsid w:val="00F97C18"/>
    <w:rsid w:val="00FA0A97"/>
    <w:rsid w:val="00FA1E02"/>
    <w:rsid w:val="00FA3945"/>
    <w:rsid w:val="00FA55A0"/>
    <w:rsid w:val="00FB0B99"/>
    <w:rsid w:val="00FB41E7"/>
    <w:rsid w:val="00FB6386"/>
    <w:rsid w:val="00FB6452"/>
    <w:rsid w:val="00FB67D5"/>
    <w:rsid w:val="00FB700D"/>
    <w:rsid w:val="00FB79C1"/>
    <w:rsid w:val="00FB7DE3"/>
    <w:rsid w:val="00FC6B08"/>
    <w:rsid w:val="00FD5304"/>
    <w:rsid w:val="00FD5685"/>
    <w:rsid w:val="00FE006E"/>
    <w:rsid w:val="00FE0156"/>
    <w:rsid w:val="00FE1026"/>
    <w:rsid w:val="00FE154F"/>
    <w:rsid w:val="00FE3C25"/>
    <w:rsid w:val="00FE42C3"/>
    <w:rsid w:val="00FE57B3"/>
    <w:rsid w:val="00FE64B1"/>
    <w:rsid w:val="00FE7395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List Bullet 5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 w:qFormat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  <w:link w:val="ListBullet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0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B3717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F031A8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031A8"/>
    <w:rPr>
      <w:rFonts w:ascii="Times New Roman" w:eastAsia="Times New Roman" w:hAnsi="Times New Roman"/>
      <w:lang w:eastAsia="en-US"/>
    </w:rPr>
  </w:style>
  <w:style w:type="character" w:customStyle="1" w:styleId="Heading1Char">
    <w:name w:val="Heading 1 Char"/>
    <w:link w:val="Heading1"/>
    <w:rsid w:val="00F0019E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F0019E"/>
    <w:pPr>
      <w:numPr>
        <w:numId w:val="7"/>
      </w:numPr>
    </w:pPr>
  </w:style>
  <w:style w:type="paragraph" w:customStyle="1" w:styleId="20">
    <w:name w:val="编号2"/>
    <w:basedOn w:val="Normal"/>
    <w:rsid w:val="00F0019E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F0019E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F0019E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F0019E"/>
    <w:pPr>
      <w:numPr>
        <w:numId w:val="6"/>
      </w:numPr>
    </w:pPr>
  </w:style>
  <w:style w:type="paragraph" w:customStyle="1" w:styleId="MSMincho">
    <w:name w:val="样式 列表 + (西文) MS Mincho"/>
    <w:basedOn w:val="List"/>
    <w:link w:val="MSMinchoChar"/>
    <w:rsid w:val="00F0019E"/>
    <w:pPr>
      <w:ind w:left="704" w:hanging="420"/>
    </w:pPr>
  </w:style>
  <w:style w:type="character" w:customStyle="1" w:styleId="ListChar">
    <w:name w:val="List Char"/>
    <w:link w:val="List"/>
    <w:rsid w:val="00F0019E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F0019E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F0019E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F0019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qFormat/>
    <w:rsid w:val="00F0019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F0019E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F0019E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F0019E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F0019E"/>
    <w:rPr>
      <w:rFonts w:eastAsia="Arial"/>
    </w:rPr>
  </w:style>
  <w:style w:type="paragraph" w:customStyle="1" w:styleId="MTDisplayEquation">
    <w:name w:val="MTDisplayEquation"/>
    <w:basedOn w:val="Normal"/>
    <w:rsid w:val="00F0019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aliases w:val="cap"/>
    <w:basedOn w:val="Normal"/>
    <w:next w:val="Normal"/>
    <w:qFormat/>
    <w:rsid w:val="00F0019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F0019E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F0019E"/>
    <w:rPr>
      <w:rFonts w:eastAsia="Times New Roman"/>
      <w:lang w:eastAsia="en-US"/>
    </w:rPr>
  </w:style>
  <w:style w:type="character" w:customStyle="1" w:styleId="a5">
    <w:name w:val="首标题"/>
    <w:rsid w:val="00F0019E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F0019E"/>
    <w:pPr>
      <w:numPr>
        <w:numId w:val="4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F0019E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F0019E"/>
    <w:pPr>
      <w:numPr>
        <w:ilvl w:val="7"/>
        <w:numId w:val="5"/>
      </w:numPr>
    </w:pPr>
    <w:rPr>
      <w:rFonts w:eastAsia="Times New Roman"/>
    </w:rPr>
  </w:style>
  <w:style w:type="paragraph" w:customStyle="1" w:styleId="a0">
    <w:name w:val="表格题注"/>
    <w:basedOn w:val="Normal"/>
    <w:rsid w:val="00F0019E"/>
    <w:pPr>
      <w:numPr>
        <w:ilvl w:val="8"/>
        <w:numId w:val="5"/>
      </w:numPr>
    </w:pPr>
    <w:rPr>
      <w:rFonts w:eastAsia="Times New Roman"/>
    </w:rPr>
  </w:style>
  <w:style w:type="paragraph" w:customStyle="1" w:styleId="13">
    <w:name w:val="样式1"/>
    <w:basedOn w:val="Normal"/>
    <w:rsid w:val="00F0019E"/>
    <w:rPr>
      <w:rFonts w:eastAsia="Times New Roman"/>
    </w:rPr>
  </w:style>
  <w:style w:type="character" w:customStyle="1" w:styleId="Heading2Char">
    <w:name w:val="Heading 2 Char"/>
    <w:link w:val="Heading2"/>
    <w:qFormat/>
    <w:rsid w:val="00F0019E"/>
    <w:rPr>
      <w:rFonts w:ascii="Arial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F0019E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F0019E"/>
  </w:style>
  <w:style w:type="character" w:customStyle="1" w:styleId="textbodybold1">
    <w:name w:val="textbodybold1"/>
    <w:rsid w:val="00F0019E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019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1Zchn">
    <w:name w:val="B1 Zchn"/>
    <w:qFormat/>
    <w:rsid w:val="00F0019E"/>
    <w:rPr>
      <w:rFonts w:eastAsia="Times New Roman"/>
    </w:rPr>
  </w:style>
  <w:style w:type="paragraph" w:styleId="NormalWeb">
    <w:name w:val="Normal (Web)"/>
    <w:basedOn w:val="Normal"/>
    <w:uiPriority w:val="99"/>
    <w:qFormat/>
    <w:rsid w:val="00F0019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TFZchn">
    <w:name w:val="TF Zchn"/>
    <w:qFormat/>
    <w:rsid w:val="00F0019E"/>
    <w:rPr>
      <w:rFonts w:ascii="Arial" w:eastAsia="Times New Roman" w:hAnsi="Arial"/>
      <w:b/>
      <w:lang w:val="en-GB"/>
    </w:rPr>
  </w:style>
  <w:style w:type="character" w:styleId="Emphasis">
    <w:name w:val="Emphasis"/>
    <w:uiPriority w:val="20"/>
    <w:qFormat/>
    <w:rsid w:val="00F0019E"/>
    <w:rPr>
      <w:i/>
      <w:iCs/>
    </w:rPr>
  </w:style>
  <w:style w:type="character" w:customStyle="1" w:styleId="msoins0">
    <w:name w:val="msoins"/>
    <w:rsid w:val="00F0019E"/>
  </w:style>
  <w:style w:type="paragraph" w:customStyle="1" w:styleId="Standard1">
    <w:name w:val="Standard1"/>
    <w:basedOn w:val="Normal"/>
    <w:link w:val="StandardZchn"/>
    <w:rsid w:val="00F0019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F0019E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F0019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0019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F0019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F0019E"/>
    <w:rPr>
      <w:rFonts w:ascii="Times New Roman" w:eastAsia="Times New Roman" w:hAnsi="Times New Roman"/>
      <w:lang w:val="x-none"/>
    </w:rPr>
  </w:style>
  <w:style w:type="paragraph" w:customStyle="1" w:styleId="SpecText">
    <w:name w:val="SpecText"/>
    <w:basedOn w:val="Normal"/>
    <w:rsid w:val="00F0019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0019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F0019E"/>
  </w:style>
  <w:style w:type="paragraph" w:customStyle="1" w:styleId="StyleTALLeft075cm">
    <w:name w:val="Style TAL + Left:  075 cm"/>
    <w:basedOn w:val="TAL"/>
    <w:rsid w:val="00F0019E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0019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0019E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F0019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0019E"/>
    <w:pPr>
      <w:ind w:left="851"/>
    </w:pPr>
    <w:rPr>
      <w:rFonts w:eastAsia="Batang"/>
    </w:rPr>
  </w:style>
  <w:style w:type="character" w:customStyle="1" w:styleId="TAHCar">
    <w:name w:val="TAH Car"/>
    <w:qFormat/>
    <w:rsid w:val="00F0019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0019E"/>
    <w:rPr>
      <w:rFonts w:ascii="Arial" w:hAnsi="Arial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001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0019E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F0019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F0019E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F0019E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F0019E"/>
  </w:style>
  <w:style w:type="paragraph" w:customStyle="1" w:styleId="TALLeft0">
    <w:name w:val="TAL + Left:  0"/>
    <w:aliases w:val="19 cm,25 cm"/>
    <w:basedOn w:val="Normal"/>
    <w:rsid w:val="00F0019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Heading7Char">
    <w:name w:val="Heading 7 Char"/>
    <w:link w:val="Heading7"/>
    <w:rsid w:val="00F0019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0019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F0019E"/>
    <w:rPr>
      <w:rFonts w:ascii="Arial" w:hAnsi="Arial"/>
      <w:sz w:val="36"/>
      <w:lang w:eastAsia="en-US"/>
    </w:rPr>
  </w:style>
  <w:style w:type="table" w:customStyle="1" w:styleId="14">
    <w:name w:val="网格型1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0019E"/>
    <w:rPr>
      <w:rFonts w:ascii="Arial" w:hAnsi="Arial"/>
      <w:lang w:eastAsia="en-US"/>
    </w:rPr>
  </w:style>
  <w:style w:type="character" w:customStyle="1" w:styleId="TANChar">
    <w:name w:val="TAN Char"/>
    <w:link w:val="TAN"/>
    <w:rsid w:val="00F0019E"/>
    <w:rPr>
      <w:rFonts w:ascii="Arial" w:hAnsi="Arial"/>
      <w:sz w:val="18"/>
      <w:lang w:eastAsia="en-US"/>
    </w:rPr>
  </w:style>
  <w:style w:type="character" w:customStyle="1" w:styleId="CharChar7">
    <w:name w:val="Char Char7"/>
    <w:rsid w:val="00F0019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Doc-text2Char">
    <w:name w:val="Doc-text2 Char"/>
    <w:link w:val="Doc-text2"/>
    <w:qFormat/>
    <w:locked/>
    <w:rsid w:val="00F0019E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0019E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eastAsia="en-GB"/>
    </w:rPr>
  </w:style>
  <w:style w:type="numbering" w:customStyle="1" w:styleId="15">
    <w:name w:val="无列表1"/>
    <w:next w:val="NoList"/>
    <w:uiPriority w:val="99"/>
    <w:semiHidden/>
    <w:unhideWhenUsed/>
    <w:rsid w:val="00F0019E"/>
  </w:style>
  <w:style w:type="paragraph" w:customStyle="1" w:styleId="FL">
    <w:name w:val="FL"/>
    <w:basedOn w:val="Normal"/>
    <w:rsid w:val="00F0019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F0019E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0019E"/>
    <w:rPr>
      <w:rFonts w:ascii="Times New Roman" w:eastAsia="Times New Roman" w:hAnsi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F0019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F0019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001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0019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F001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F0019E"/>
    <w:rPr>
      <w:rFonts w:ascii="Arial" w:eastAsia="Batang" w:hAnsi="Arial"/>
      <w:spacing w:val="2"/>
      <w:lang w:val="en-US" w:eastAsia="en-US"/>
    </w:rPr>
  </w:style>
  <w:style w:type="character" w:styleId="PageNumber">
    <w:name w:val="page number"/>
    <w:rsid w:val="00F0019E"/>
  </w:style>
  <w:style w:type="paragraph" w:customStyle="1" w:styleId="16">
    <w:name w:val="正文1"/>
    <w:qFormat/>
    <w:rsid w:val="00F0019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F0019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F0019E"/>
    <w:pPr>
      <w:ind w:left="425"/>
    </w:pPr>
  </w:style>
  <w:style w:type="paragraph" w:customStyle="1" w:styleId="TALLeft02cm">
    <w:name w:val="TAL + Left: 0.2 cm"/>
    <w:basedOn w:val="TAL"/>
    <w:qFormat/>
    <w:rsid w:val="00F0019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F0019E"/>
    <w:pPr>
      <w:ind w:left="227"/>
    </w:pPr>
  </w:style>
  <w:style w:type="paragraph" w:customStyle="1" w:styleId="TALLeft06cm">
    <w:name w:val="TAL + Left: 0.6 cm"/>
    <w:basedOn w:val="TALLeft04cm"/>
    <w:qFormat/>
    <w:rsid w:val="00F0019E"/>
    <w:pPr>
      <w:ind w:left="340"/>
    </w:pPr>
  </w:style>
  <w:style w:type="character" w:styleId="LineNumber">
    <w:name w:val="line number"/>
    <w:unhideWhenUsed/>
    <w:rsid w:val="00F0019E"/>
  </w:style>
  <w:style w:type="paragraph" w:customStyle="1" w:styleId="3GPPHeader">
    <w:name w:val="3GPP_Header"/>
    <w:basedOn w:val="Normal"/>
    <w:link w:val="3GPPHeaderChar"/>
    <w:rsid w:val="00F0019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F0019E"/>
    <w:rPr>
      <w:rFonts w:ascii="Times New Roman" w:eastAsia="SimSun" w:hAnsi="Times New Roman"/>
      <w:b/>
      <w:sz w:val="24"/>
      <w:lang w:eastAsia="zh-CN"/>
    </w:rPr>
  </w:style>
  <w:style w:type="character" w:styleId="Strong">
    <w:name w:val="Strong"/>
    <w:qFormat/>
    <w:rsid w:val="00F0019E"/>
    <w:rPr>
      <w:rFonts w:eastAsia="SimSun"/>
      <w:b/>
      <w:bCs/>
      <w:lang w:val="en-US" w:eastAsia="zh-CN" w:bidi="ar-SA"/>
    </w:rPr>
  </w:style>
  <w:style w:type="table" w:customStyle="1" w:styleId="40">
    <w:name w:val="网格型4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0019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F0019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F0019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F001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F0019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F0019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F0019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0019E"/>
    <w:rPr>
      <w:rFonts w:ascii="Courier New" w:eastAsia="MS Mincho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F0019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0019E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Normal"/>
    <w:semiHidden/>
    <w:rsid w:val="00F0019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0019E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0019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0019E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F0019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F0019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F0019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F0019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0019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F0019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F0019E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F0019E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F0019E"/>
    <w:rPr>
      <w:rFonts w:ascii="Times New Roman" w:hAnsi="Times New Roman"/>
      <w:lang w:val="en-GB"/>
    </w:rPr>
  </w:style>
  <w:style w:type="numbering" w:customStyle="1" w:styleId="210">
    <w:name w:val="列表编号21"/>
    <w:basedOn w:val="NoList"/>
    <w:rsid w:val="00F0019E"/>
  </w:style>
  <w:style w:type="numbering" w:customStyle="1" w:styleId="11">
    <w:name w:val="项目编号11"/>
    <w:basedOn w:val="NoList"/>
    <w:rsid w:val="00F0019E"/>
    <w:pPr>
      <w:numPr>
        <w:numId w:val="9"/>
      </w:numPr>
    </w:pPr>
  </w:style>
  <w:style w:type="character" w:customStyle="1" w:styleId="Mention1">
    <w:name w:val="Mention1"/>
    <w:uiPriority w:val="99"/>
    <w:semiHidden/>
    <w:unhideWhenUsed/>
    <w:rsid w:val="00F0019E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F0019E"/>
    <w:rPr>
      <w:rFonts w:ascii="Times New Roman" w:hAnsi="Times New Roman"/>
      <w:lang w:eastAsia="en-US"/>
    </w:rPr>
  </w:style>
  <w:style w:type="character" w:customStyle="1" w:styleId="TFChar1">
    <w:name w:val="TF Char1"/>
    <w:rsid w:val="00F0019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F0019E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F0019E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0019E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0019E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0019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F0019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F0019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F0019E"/>
  </w:style>
  <w:style w:type="paragraph" w:customStyle="1" w:styleId="done">
    <w:name w:val="done"/>
    <w:basedOn w:val="Normal"/>
    <w:rsid w:val="00F0019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2">
    <w:name w:val="正文2"/>
    <w:rsid w:val="005E1467"/>
    <w:pPr>
      <w:jc w:val="both"/>
    </w:pPr>
    <w:rPr>
      <w:rFonts w:eastAsia="SimSun" w:cs="SimSu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9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8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1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05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82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5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37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28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1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0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87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ortal.3gpp.org/?tbid=373&amp;SubTB=381" TargetMode="Externa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FAF71-4373-424A-8203-167B2DCF7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214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Huawei_20241209</cp:lastModifiedBy>
  <cp:revision>2</cp:revision>
  <cp:lastPrinted>1899-12-31T23:00:00Z</cp:lastPrinted>
  <dcterms:created xsi:type="dcterms:W3CDTF">2025-02-06T13:57:00Z</dcterms:created>
  <dcterms:modified xsi:type="dcterms:W3CDTF">2025-02-06T13:57:00Z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(3)d9iZbvHAxWagWPfye6ZdjKcTx9ZJ7mFws9NXXs8ph0ijapETeqKYDjuPKjUTf59TCkdpePl3
2vUL6Rchu7OxiCKJNfTS/1UkO1nf8j5yvnCCGuUIqE9B6t586lwlwLrf4fKaJQB2L0c/1IOG
6y3e+r4C4Rt5a70Npr+xRQArKHy2ix3HfmHkn2ym1PAdaxp5YMxsEplFCKNBgjb6kPUy3WO1
8BJGRNvB89/26Dn4iz</vt:lpwstr>
  </property>
  <property fmtid="{D5CDD505-2E9C-101B-9397-08002B2CF9AE}" pid="4" name="_2015_ms_pID_7253431">
    <vt:lpwstr>2mAue1nd6wSNzBYPbUOmId0Mxt51fwap7DKbo4T5gTQJHkaG/dx2PO
OPpbdrakvkXM/r9aRgbZ6xC556q9/5wiCV5EtizEZOxJUiEVup99QPiEyivITod9amtc9Kzm
CaZ94uhSVIN6ZYAt8KnTnnfIPDws/r2YrmpkBBhdMdeqbS1GNU2k6J1BGX6w5UktRUceMryj
Ev64uMxl+ukc+w8fEPWe4xPWAuriadcENwY6</vt:lpwstr>
  </property>
  <property fmtid="{D5CDD505-2E9C-101B-9397-08002B2CF9AE}" pid="5" name="_2015_ms_pID_7253432">
    <vt:lpwstr>Ww==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1738849436</vt:lpwstr>
  </property>
</Properties>
</file>